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8F8" w:rsidRPr="00D61609" w:rsidRDefault="008028F8" w:rsidP="00011110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ПРОЕКТ</w:t>
      </w:r>
    </w:p>
    <w:p w:rsidR="008028F8" w:rsidRPr="000F7E78" w:rsidRDefault="008028F8" w:rsidP="000111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7E78">
        <w:rPr>
          <w:rFonts w:ascii="Times New Roman" w:hAnsi="Times New Roman"/>
          <w:b/>
          <w:sz w:val="28"/>
          <w:szCs w:val="28"/>
        </w:rPr>
        <w:t>ДОПОЛНИТЕЛЬНОЕ СОГЛАШЕНИЕ</w:t>
      </w:r>
    </w:p>
    <w:p w:rsidR="008028F8" w:rsidRPr="000F7E78" w:rsidRDefault="008028F8" w:rsidP="000111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7E78">
        <w:rPr>
          <w:rFonts w:ascii="Times New Roman" w:hAnsi="Times New Roman"/>
          <w:b/>
          <w:sz w:val="28"/>
          <w:szCs w:val="28"/>
        </w:rPr>
        <w:t>К СОГЛАШЕНИЮ №______от ____________</w:t>
      </w:r>
    </w:p>
    <w:p w:rsidR="008028F8" w:rsidRDefault="008028F8" w:rsidP="000111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7E78">
        <w:rPr>
          <w:rFonts w:ascii="Times New Roman" w:hAnsi="Times New Roman"/>
          <w:b/>
          <w:sz w:val="28"/>
          <w:szCs w:val="28"/>
        </w:rPr>
        <w:t xml:space="preserve">между Министерством здравоохранения Хабаровского края и </w:t>
      </w:r>
    </w:p>
    <w:p w:rsidR="008028F8" w:rsidRPr="000F7E78" w:rsidRDefault="008028F8" w:rsidP="000111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7E78">
        <w:rPr>
          <w:rFonts w:ascii="Times New Roman" w:hAnsi="Times New Roman"/>
          <w:b/>
          <w:sz w:val="28"/>
          <w:szCs w:val="28"/>
        </w:rPr>
        <w:t>администрацией___________________________________________________</w:t>
      </w:r>
    </w:p>
    <w:p w:rsidR="008028F8" w:rsidRDefault="008028F8" w:rsidP="000111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7E78">
        <w:rPr>
          <w:rFonts w:ascii="Times New Roman" w:hAnsi="Times New Roman"/>
          <w:b/>
          <w:sz w:val="28"/>
          <w:szCs w:val="28"/>
        </w:rPr>
        <w:t>о реализации мероприятий краевой программы «Модернизация здравоохранения Хабаровского края на 2011-2012 годы»</w:t>
      </w:r>
      <w:r>
        <w:rPr>
          <w:rFonts w:ascii="Times New Roman" w:hAnsi="Times New Roman"/>
          <w:b/>
          <w:sz w:val="28"/>
          <w:szCs w:val="28"/>
        </w:rPr>
        <w:t>, направленных на внедрение современных информационных систем в здравоохранение</w:t>
      </w:r>
    </w:p>
    <w:p w:rsidR="008028F8" w:rsidRDefault="008028F8" w:rsidP="000111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28F8" w:rsidRDefault="008028F8" w:rsidP="000F7E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Хабаровск                                                                  «___»_________ 2012 года</w:t>
      </w:r>
    </w:p>
    <w:p w:rsidR="008028F8" w:rsidRDefault="008028F8" w:rsidP="000F7E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028F8" w:rsidRDefault="008028F8" w:rsidP="000F7E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здравоохранения Хабаровского края, являющееся главным распорядителем средств краевого бюджета, в лице министра здравоохранения Хабаровского края Витько Александра Валентиновича, действующего на основании Положения о министерстве здравоохранения Хабаровского края, утвержденного постановлением Правительства Хабаровского края от 26 июля 2007г. №149-пр, с одной стороны, и администрация __________________________________________________________________, являющаяся получателем субсидии, в лице ___________________________, действующего на основании ______________, утвержденного ______________, с другой стороны, именуемые </w:t>
      </w:r>
      <w:r w:rsidRPr="009B1887">
        <w:rPr>
          <w:rFonts w:ascii="Times New Roman" w:hAnsi="Times New Roman"/>
          <w:sz w:val="28"/>
          <w:szCs w:val="28"/>
        </w:rPr>
        <w:t xml:space="preserve">в дальнейшем «Стороны», в </w:t>
      </w:r>
      <w:r w:rsidRPr="009F4E14">
        <w:rPr>
          <w:rFonts w:ascii="Times New Roman" w:hAnsi="Times New Roman"/>
          <w:sz w:val="28"/>
          <w:szCs w:val="28"/>
        </w:rPr>
        <w:t xml:space="preserve">соответствии со статьей 50 Федерального закона от 29 ноября 2010 года № 326-ФЗ «Об обязательном медицинском страховании в Российской Федерации», региональной программой «Модернизация здравоохранения Хабаровского края на 2011-2012 годы», утвержденной постановлением Правительства Хабаровского края от 31 марта 2011 года № 84-пр (в редакции постановления Правительства Хабаровского края от 16.04.2012 №105-пр) заключили дополнительное соглашение к Соглашению №____ от ___________ между </w:t>
      </w:r>
      <w:r>
        <w:rPr>
          <w:rFonts w:ascii="Times New Roman" w:hAnsi="Times New Roman"/>
          <w:sz w:val="28"/>
          <w:szCs w:val="28"/>
        </w:rPr>
        <w:t>м</w:t>
      </w:r>
      <w:r w:rsidRPr="009F4E14">
        <w:rPr>
          <w:rFonts w:ascii="Times New Roman" w:hAnsi="Times New Roman"/>
          <w:sz w:val="28"/>
          <w:szCs w:val="28"/>
        </w:rPr>
        <w:t>инистерством здравоохранения Хабаровского края и администрацией ___________________ о реализации мероприятий краевой программы «Модернизация здравоохранения Хабаровского края на 2011-2012 годы»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20D15">
        <w:rPr>
          <w:rFonts w:ascii="Times New Roman" w:hAnsi="Times New Roman"/>
          <w:sz w:val="28"/>
          <w:szCs w:val="28"/>
        </w:rPr>
        <w:t>направленных на внедрение современных информационных систем в здравоохранение</w:t>
      </w:r>
      <w:r w:rsidRPr="009F4E14">
        <w:rPr>
          <w:rFonts w:ascii="Times New Roman" w:hAnsi="Times New Roman"/>
          <w:sz w:val="28"/>
          <w:szCs w:val="28"/>
        </w:rPr>
        <w:t xml:space="preserve"> (далее – Соглашение) о нижеследующем:</w:t>
      </w:r>
    </w:p>
    <w:p w:rsidR="008028F8" w:rsidRPr="009F4E14" w:rsidRDefault="008028F8" w:rsidP="000F7E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В разделе 1 «Предмет соглашения» после слов  «(в ред. от 07.10.2011 г.№327-пр)» дополнить словами «в ред. от 16.04.2012 № 105-пр».</w:t>
      </w:r>
    </w:p>
    <w:p w:rsidR="008028F8" w:rsidRDefault="008028F8" w:rsidP="000F7E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9F4E1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F4E14">
        <w:rPr>
          <w:rFonts w:ascii="Times New Roman" w:hAnsi="Times New Roman"/>
          <w:sz w:val="28"/>
          <w:szCs w:val="28"/>
        </w:rPr>
        <w:t>В пункт 2.1.3. Соглашения внести изменения</w:t>
      </w:r>
      <w:r>
        <w:rPr>
          <w:rFonts w:ascii="Times New Roman" w:hAnsi="Times New Roman"/>
          <w:sz w:val="28"/>
          <w:szCs w:val="28"/>
        </w:rPr>
        <w:t>, изложив его в следующей редакции «2.1.3. Средства, выделенные на реализацию мероприятий Программы в соответствии с условиями настоящего соглашения составляют ______ рублей, (_________________________ рублей) в том числе:</w:t>
      </w:r>
    </w:p>
    <w:p w:rsidR="008028F8" w:rsidRDefault="008028F8" w:rsidP="009108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2011 год: _________ рублей (________________рублей), из них:</w:t>
      </w:r>
    </w:p>
    <w:p w:rsidR="008028F8" w:rsidRDefault="008028F8" w:rsidP="007A2E4B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 федерального фонда - _________ рублей (_______________рублей)</w:t>
      </w:r>
    </w:p>
    <w:p w:rsidR="008028F8" w:rsidRDefault="008028F8" w:rsidP="007A2E4B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 краевого бюджета - _________ рублей (________________рублей)</w:t>
      </w:r>
    </w:p>
    <w:p w:rsidR="008028F8" w:rsidRDefault="008028F8" w:rsidP="007A2E4B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 муниципального бюджета - _____ рублей (____________ рублей).</w:t>
      </w:r>
    </w:p>
    <w:p w:rsidR="008028F8" w:rsidRDefault="008028F8" w:rsidP="009108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 2012 год: _________ рублей (________________рублей), из них:</w:t>
      </w:r>
    </w:p>
    <w:p w:rsidR="008028F8" w:rsidRDefault="008028F8" w:rsidP="007A2E4B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 федерального фонда - _________ рублей (_______________рублей)</w:t>
      </w:r>
    </w:p>
    <w:p w:rsidR="008028F8" w:rsidRDefault="008028F8" w:rsidP="007A2E4B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 краевого бюджета - _________ рублей (________________рублей)</w:t>
      </w:r>
    </w:p>
    <w:p w:rsidR="008028F8" w:rsidRDefault="008028F8" w:rsidP="007A2E4B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 муниципального бюджета - _____ рублей (____________ рублей).</w:t>
      </w:r>
    </w:p>
    <w:p w:rsidR="008028F8" w:rsidRDefault="008028F8" w:rsidP="00CE4B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Пункт 3.2.1. Соглашения после слов </w:t>
      </w:r>
      <w:r w:rsidRPr="009F4E14">
        <w:rPr>
          <w:rFonts w:ascii="Times New Roman" w:hAnsi="Times New Roman"/>
          <w:sz w:val="28"/>
          <w:szCs w:val="28"/>
        </w:rPr>
        <w:t>«Модернизация здравоохранения Хабаровского края на 2011-2012 годы»</w:t>
      </w:r>
      <w:r>
        <w:rPr>
          <w:rFonts w:ascii="Times New Roman" w:hAnsi="Times New Roman"/>
          <w:sz w:val="28"/>
          <w:szCs w:val="28"/>
        </w:rPr>
        <w:t xml:space="preserve"> дополнить словами «согласно Приложению №1, являющимся неотъемлемой частью настоящего Соглашения».</w:t>
      </w:r>
      <w:r w:rsidRPr="00CE4BFF">
        <w:rPr>
          <w:rFonts w:ascii="Times New Roman" w:hAnsi="Times New Roman"/>
          <w:sz w:val="28"/>
          <w:szCs w:val="28"/>
        </w:rPr>
        <w:t xml:space="preserve"> </w:t>
      </w:r>
    </w:p>
    <w:p w:rsidR="008028F8" w:rsidRPr="00D5449D" w:rsidRDefault="008028F8" w:rsidP="00D5449D">
      <w:pPr>
        <w:pStyle w:val="ListParagraph"/>
        <w:numPr>
          <w:ilvl w:val="0"/>
          <w:numId w:val="6"/>
        </w:numPr>
        <w:jc w:val="both"/>
        <w:rPr>
          <w:b/>
          <w:sz w:val="28"/>
          <w:szCs w:val="28"/>
        </w:rPr>
      </w:pPr>
      <w:r w:rsidRPr="00D5449D">
        <w:rPr>
          <w:b/>
          <w:sz w:val="28"/>
          <w:szCs w:val="28"/>
        </w:rPr>
        <w:t>Оформить Приложение №1 к Соглашению, изложив в нем мероприятия по внедрению современных информационных систем в здравоохранение в соответствии с постановлением Правительства Хабаровского края от 16.04.2012 №105-пр. (образец Приложения прилагается)</w:t>
      </w:r>
      <w:r>
        <w:rPr>
          <w:b/>
          <w:sz w:val="28"/>
          <w:szCs w:val="28"/>
        </w:rPr>
        <w:t xml:space="preserve"> – </w:t>
      </w:r>
      <w:r w:rsidRPr="00D5449D">
        <w:rPr>
          <w:b/>
          <w:sz w:val="28"/>
          <w:szCs w:val="28"/>
          <w:u w:val="single"/>
        </w:rPr>
        <w:t>данный абзац в текст соглашения не печатать</w:t>
      </w:r>
    </w:p>
    <w:p w:rsidR="008028F8" w:rsidRPr="00D5449D" w:rsidRDefault="008028F8" w:rsidP="00D5449D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5449D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5449D">
        <w:rPr>
          <w:sz w:val="28"/>
          <w:szCs w:val="28"/>
        </w:rPr>
        <w:t xml:space="preserve">Соглашение №____ от ___________, </w:t>
      </w:r>
      <w:r w:rsidRPr="000C4CD2">
        <w:rPr>
          <w:b/>
          <w:sz w:val="28"/>
          <w:szCs w:val="28"/>
          <w:u w:val="single"/>
        </w:rPr>
        <w:t>дополнительное соглашения №____ от ______________ (печатается только дл</w:t>
      </w:r>
      <w:bookmarkStart w:id="0" w:name="_GoBack"/>
      <w:bookmarkEnd w:id="0"/>
      <w:r w:rsidRPr="000C4CD2">
        <w:rPr>
          <w:b/>
          <w:sz w:val="28"/>
          <w:szCs w:val="28"/>
          <w:u w:val="single"/>
        </w:rPr>
        <w:t>я г. Хабаровска)</w:t>
      </w:r>
      <w:r>
        <w:rPr>
          <w:b/>
          <w:sz w:val="28"/>
          <w:szCs w:val="28"/>
          <w:u w:val="single"/>
        </w:rPr>
        <w:t xml:space="preserve"> </w:t>
      </w:r>
      <w:r w:rsidRPr="000C4CD2">
        <w:rPr>
          <w:sz w:val="28"/>
          <w:szCs w:val="28"/>
        </w:rPr>
        <w:t>действует в части</w:t>
      </w:r>
      <w:r>
        <w:rPr>
          <w:sz w:val="28"/>
          <w:szCs w:val="28"/>
        </w:rPr>
        <w:t>, не противоречащей настоящему Д</w:t>
      </w:r>
      <w:r w:rsidRPr="00D5449D">
        <w:rPr>
          <w:sz w:val="28"/>
          <w:szCs w:val="28"/>
        </w:rPr>
        <w:t>ополнительному соглашению.</w:t>
      </w:r>
    </w:p>
    <w:p w:rsidR="008028F8" w:rsidRPr="00AA5852" w:rsidRDefault="008028F8" w:rsidP="008B288D">
      <w:pPr>
        <w:pStyle w:val="ListParagraph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AA5852">
        <w:rPr>
          <w:sz w:val="28"/>
          <w:szCs w:val="28"/>
        </w:rPr>
        <w:t>Другие условия Соглашения остаются без изменений.</w:t>
      </w:r>
    </w:p>
    <w:p w:rsidR="008028F8" w:rsidRPr="00AA5852" w:rsidRDefault="008028F8" w:rsidP="008B288D">
      <w:pPr>
        <w:pStyle w:val="ListParagraph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Pr="00AA5852">
        <w:rPr>
          <w:sz w:val="28"/>
          <w:szCs w:val="28"/>
        </w:rPr>
        <w:t>Настоящее Дополнительное соглашение вступает в силу с момента подписания его Сторонами и действует до 31 декабря 2012 года.</w:t>
      </w:r>
    </w:p>
    <w:p w:rsidR="008028F8" w:rsidRDefault="008028F8" w:rsidP="008B28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AA5852">
        <w:rPr>
          <w:rFonts w:ascii="Times New Roman" w:hAnsi="Times New Roman"/>
          <w:sz w:val="28"/>
          <w:szCs w:val="28"/>
        </w:rPr>
        <w:t xml:space="preserve">Настоящее Дополнительное соглашение является неотъемлемой частью Соглашения, составлено в </w:t>
      </w:r>
      <w:r>
        <w:rPr>
          <w:rFonts w:ascii="Times New Roman" w:hAnsi="Times New Roman"/>
          <w:sz w:val="28"/>
          <w:szCs w:val="28"/>
        </w:rPr>
        <w:t>двух</w:t>
      </w:r>
      <w:r w:rsidRPr="00AA5852">
        <w:rPr>
          <w:rFonts w:ascii="Times New Roman" w:hAnsi="Times New Roman"/>
          <w:sz w:val="28"/>
          <w:szCs w:val="28"/>
        </w:rPr>
        <w:t xml:space="preserve"> экземплярах, имеющих равную юридическую силу</w:t>
      </w:r>
      <w:r>
        <w:rPr>
          <w:rFonts w:ascii="Times New Roman" w:hAnsi="Times New Roman"/>
          <w:sz w:val="28"/>
          <w:szCs w:val="28"/>
        </w:rPr>
        <w:t>.</w:t>
      </w:r>
    </w:p>
    <w:p w:rsidR="008028F8" w:rsidRDefault="008028F8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28F8" w:rsidRDefault="008028F8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здравоохранения                                       УЧРЕЖДЕНИЕ</w:t>
      </w:r>
    </w:p>
    <w:p w:rsidR="008028F8" w:rsidRDefault="008028F8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Хабаровского края                                                                 (реквизиты)</w:t>
      </w:r>
    </w:p>
    <w:p w:rsidR="008028F8" w:rsidRDefault="008028F8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680002 г"/>
        </w:smartTagPr>
        <w:r>
          <w:rPr>
            <w:rFonts w:ascii="Times New Roman" w:hAnsi="Times New Roman"/>
            <w:sz w:val="28"/>
            <w:szCs w:val="28"/>
          </w:rPr>
          <w:t>680002 г</w:t>
        </w:r>
      </w:smartTag>
      <w:r>
        <w:rPr>
          <w:rFonts w:ascii="Times New Roman" w:hAnsi="Times New Roman"/>
          <w:sz w:val="28"/>
          <w:szCs w:val="28"/>
        </w:rPr>
        <w:t>.Хабаровск, ул.Фрунзе,72</w:t>
      </w:r>
    </w:p>
    <w:p w:rsidR="008028F8" w:rsidRDefault="008028F8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ИНН2721026023 КПП 272101001</w:t>
      </w:r>
    </w:p>
    <w:p w:rsidR="008028F8" w:rsidRDefault="008028F8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УФК по Хабаровскому краю </w:t>
      </w:r>
    </w:p>
    <w:p w:rsidR="008028F8" w:rsidRDefault="008028F8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(Министерство здравоохранения</w:t>
      </w:r>
    </w:p>
    <w:p w:rsidR="008028F8" w:rsidRDefault="008028F8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Хабаровского края л/с 03222000110)</w:t>
      </w:r>
    </w:p>
    <w:p w:rsidR="008028F8" w:rsidRDefault="008028F8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р/сч 40201810000000100001</w:t>
      </w:r>
    </w:p>
    <w:p w:rsidR="008028F8" w:rsidRDefault="008028F8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ГРКЦ ГУ Банка России по </w:t>
      </w:r>
    </w:p>
    <w:p w:rsidR="008028F8" w:rsidRDefault="008028F8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Хабаровскому кр. г.Хабаровск</w:t>
      </w:r>
    </w:p>
    <w:p w:rsidR="008028F8" w:rsidRDefault="008028F8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040813001</w:t>
      </w:r>
    </w:p>
    <w:p w:rsidR="008028F8" w:rsidRDefault="008028F8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28F8" w:rsidRDefault="008028F8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28F8" w:rsidRDefault="008028F8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Министр здравоохранения                                Глава ___________________________</w:t>
      </w:r>
    </w:p>
    <w:p w:rsidR="008028F8" w:rsidRDefault="008028F8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Хабаровского края                                              ___________________________</w:t>
      </w:r>
    </w:p>
    <w:p w:rsidR="008028F8" w:rsidRDefault="008028F8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________________А.В.Витько                        ___________________________</w:t>
      </w:r>
    </w:p>
    <w:p w:rsidR="008028F8" w:rsidRPr="00AA5852" w:rsidRDefault="008028F8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28F8" w:rsidRPr="00CE556D" w:rsidRDefault="008028F8" w:rsidP="008B28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  <w:sectPr w:rsidR="008028F8" w:rsidRPr="00CE556D" w:rsidSect="00D5449D">
          <w:pgSz w:w="11906" w:h="16838"/>
          <w:pgMar w:top="709" w:right="566" w:bottom="851" w:left="1134" w:header="708" w:footer="708" w:gutter="0"/>
          <w:cols w:space="708"/>
          <w:docGrid w:linePitch="360"/>
        </w:sectPr>
      </w:pPr>
    </w:p>
    <w:p w:rsidR="008028F8" w:rsidRPr="00384D2F" w:rsidRDefault="008028F8" w:rsidP="00D5449D">
      <w:pPr>
        <w:spacing w:after="0" w:line="240" w:lineRule="exact"/>
        <w:ind w:left="10206"/>
        <w:rPr>
          <w:rFonts w:ascii="Times New Roman" w:hAnsi="Times New Roman"/>
          <w:sz w:val="26"/>
          <w:szCs w:val="26"/>
        </w:rPr>
      </w:pPr>
      <w:r w:rsidRPr="00CE556D">
        <w:rPr>
          <w:rFonts w:ascii="Times New Roman" w:hAnsi="Times New Roman"/>
          <w:sz w:val="26"/>
          <w:szCs w:val="26"/>
        </w:rPr>
        <w:t>Приложение №1</w:t>
      </w:r>
    </w:p>
    <w:p w:rsidR="008028F8" w:rsidRPr="00D5449D" w:rsidRDefault="008028F8" w:rsidP="00D5449D">
      <w:pPr>
        <w:tabs>
          <w:tab w:val="left" w:pos="284"/>
        </w:tabs>
        <w:spacing w:after="0" w:line="240" w:lineRule="exact"/>
        <w:ind w:left="1020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дополнительному с</w:t>
      </w:r>
      <w:r w:rsidRPr="00D5449D">
        <w:rPr>
          <w:rFonts w:ascii="Times New Roman" w:hAnsi="Times New Roman"/>
          <w:sz w:val="26"/>
          <w:szCs w:val="26"/>
        </w:rPr>
        <w:t>оглашению между М</w:t>
      </w:r>
      <w:r>
        <w:rPr>
          <w:rFonts w:ascii="Times New Roman" w:hAnsi="Times New Roman"/>
          <w:sz w:val="26"/>
          <w:szCs w:val="26"/>
        </w:rPr>
        <w:t xml:space="preserve">инистерством  </w:t>
      </w:r>
      <w:r w:rsidRPr="00D5449D">
        <w:rPr>
          <w:rFonts w:ascii="Times New Roman" w:hAnsi="Times New Roman"/>
          <w:sz w:val="26"/>
          <w:szCs w:val="26"/>
        </w:rPr>
        <w:t>здравоохранения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D5449D">
        <w:rPr>
          <w:rFonts w:ascii="Times New Roman" w:hAnsi="Times New Roman"/>
          <w:sz w:val="26"/>
          <w:szCs w:val="26"/>
        </w:rPr>
        <w:t>Хаб</w:t>
      </w:r>
      <w:r>
        <w:rPr>
          <w:rFonts w:ascii="Times New Roman" w:hAnsi="Times New Roman"/>
          <w:sz w:val="26"/>
          <w:szCs w:val="26"/>
        </w:rPr>
        <w:t>аровского края и администрацией</w:t>
      </w:r>
      <w:r>
        <w:rPr>
          <w:rFonts w:ascii="Times New Roman" w:hAnsi="Times New Roman"/>
          <w:sz w:val="26"/>
          <w:szCs w:val="26"/>
          <w:u w:val="single"/>
        </w:rPr>
        <w:t xml:space="preserve">________                           </w:t>
      </w:r>
      <w:r w:rsidRPr="00D5449D">
        <w:rPr>
          <w:rFonts w:ascii="Times New Roman" w:hAnsi="Times New Roman"/>
          <w:sz w:val="26"/>
          <w:szCs w:val="26"/>
        </w:rPr>
        <w:t>___</w:t>
      </w:r>
    </w:p>
    <w:p w:rsidR="008028F8" w:rsidRPr="00D5449D" w:rsidRDefault="008028F8" w:rsidP="00D5449D">
      <w:pPr>
        <w:tabs>
          <w:tab w:val="left" w:pos="284"/>
        </w:tabs>
        <w:spacing w:after="0" w:line="240" w:lineRule="exact"/>
        <w:ind w:left="10206"/>
        <w:jc w:val="both"/>
        <w:rPr>
          <w:rFonts w:ascii="Times New Roman" w:hAnsi="Times New Roman"/>
          <w:sz w:val="26"/>
          <w:szCs w:val="26"/>
        </w:rPr>
      </w:pPr>
      <w:r w:rsidRPr="00D5449D">
        <w:rPr>
          <w:rFonts w:ascii="Times New Roman" w:hAnsi="Times New Roman"/>
          <w:sz w:val="26"/>
          <w:szCs w:val="26"/>
        </w:rPr>
        <w:t>о реализации мероприятий краевой программы</w:t>
      </w:r>
      <w:r>
        <w:rPr>
          <w:rFonts w:ascii="Times New Roman" w:hAnsi="Times New Roman"/>
          <w:sz w:val="26"/>
          <w:szCs w:val="26"/>
        </w:rPr>
        <w:t xml:space="preserve"> </w:t>
      </w:r>
      <w:r w:rsidRPr="00D5449D">
        <w:rPr>
          <w:rFonts w:ascii="Times New Roman" w:hAnsi="Times New Roman"/>
          <w:sz w:val="26"/>
          <w:szCs w:val="26"/>
        </w:rPr>
        <w:t>«Модернизация здравоохранения</w:t>
      </w:r>
    </w:p>
    <w:p w:rsidR="008028F8" w:rsidRPr="00D5449D" w:rsidRDefault="008028F8" w:rsidP="00D5449D">
      <w:pPr>
        <w:tabs>
          <w:tab w:val="left" w:pos="284"/>
        </w:tabs>
        <w:spacing w:after="0" w:line="240" w:lineRule="exact"/>
        <w:ind w:left="10206"/>
        <w:jc w:val="both"/>
        <w:rPr>
          <w:rFonts w:ascii="Times New Roman" w:hAnsi="Times New Roman"/>
          <w:sz w:val="26"/>
          <w:szCs w:val="26"/>
        </w:rPr>
      </w:pPr>
      <w:r w:rsidRPr="00D5449D">
        <w:rPr>
          <w:rFonts w:ascii="Times New Roman" w:hAnsi="Times New Roman"/>
          <w:sz w:val="26"/>
          <w:szCs w:val="26"/>
        </w:rPr>
        <w:t>Хабаровского края на 2011-2012 годы»,</w:t>
      </w:r>
    </w:p>
    <w:p w:rsidR="008028F8" w:rsidRPr="00D5449D" w:rsidRDefault="008028F8" w:rsidP="00D5449D">
      <w:pPr>
        <w:tabs>
          <w:tab w:val="left" w:pos="284"/>
        </w:tabs>
        <w:spacing w:after="0" w:line="240" w:lineRule="exact"/>
        <w:ind w:left="10206"/>
        <w:jc w:val="both"/>
        <w:rPr>
          <w:rFonts w:ascii="Times New Roman" w:hAnsi="Times New Roman"/>
          <w:sz w:val="26"/>
          <w:szCs w:val="26"/>
        </w:rPr>
      </w:pPr>
      <w:r w:rsidRPr="00D5449D">
        <w:rPr>
          <w:rFonts w:ascii="Times New Roman" w:hAnsi="Times New Roman"/>
          <w:sz w:val="26"/>
          <w:szCs w:val="26"/>
        </w:rPr>
        <w:t>направленных на внедрение современных</w:t>
      </w:r>
    </w:p>
    <w:p w:rsidR="008028F8" w:rsidRDefault="008028F8" w:rsidP="00D5449D">
      <w:pPr>
        <w:tabs>
          <w:tab w:val="left" w:pos="284"/>
        </w:tabs>
        <w:spacing w:after="0" w:line="240" w:lineRule="exact"/>
        <w:ind w:left="10206"/>
        <w:jc w:val="both"/>
        <w:rPr>
          <w:rFonts w:ascii="Times New Roman" w:hAnsi="Times New Roman"/>
          <w:sz w:val="28"/>
          <w:szCs w:val="28"/>
        </w:rPr>
      </w:pPr>
      <w:r w:rsidRPr="00D5449D">
        <w:rPr>
          <w:rFonts w:ascii="Times New Roman" w:hAnsi="Times New Roman"/>
          <w:sz w:val="26"/>
          <w:szCs w:val="26"/>
        </w:rPr>
        <w:t>информационных систем в здравоохранение</w:t>
      </w:r>
    </w:p>
    <w:p w:rsidR="008028F8" w:rsidRDefault="008028F8" w:rsidP="00A56F7D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028F8" w:rsidRDefault="008028F8" w:rsidP="00A56F7D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Внедрение современных информационных систем в здравоохранение </w:t>
      </w:r>
    </w:p>
    <w:p w:rsidR="008028F8" w:rsidRDefault="008028F8" w:rsidP="00A56F7D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4819"/>
        <w:gridCol w:w="1702"/>
        <w:gridCol w:w="1559"/>
        <w:gridCol w:w="1559"/>
        <w:gridCol w:w="1560"/>
        <w:gridCol w:w="1701"/>
        <w:gridCol w:w="1701"/>
      </w:tblGrid>
      <w:tr w:rsidR="008028F8" w:rsidRPr="00412B2E" w:rsidTr="00412B2E">
        <w:tc>
          <w:tcPr>
            <w:tcW w:w="959" w:type="dxa"/>
            <w:vMerge w:val="restart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819" w:type="dxa"/>
            <w:vMerge w:val="restart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Наименование учреждения здравоохранения (мероприятия)</w:t>
            </w:r>
          </w:p>
        </w:tc>
        <w:tc>
          <w:tcPr>
            <w:tcW w:w="4820" w:type="dxa"/>
            <w:gridSpan w:val="3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2011 год</w:t>
            </w:r>
          </w:p>
        </w:tc>
        <w:tc>
          <w:tcPr>
            <w:tcW w:w="4962" w:type="dxa"/>
            <w:gridSpan w:val="3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2012 год</w:t>
            </w:r>
          </w:p>
        </w:tc>
      </w:tr>
      <w:tr w:rsidR="008028F8" w:rsidRPr="00412B2E" w:rsidTr="00412B2E">
        <w:tc>
          <w:tcPr>
            <w:tcW w:w="959" w:type="dxa"/>
            <w:vMerge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3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Предусмотрено средств (тыс.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12B2E">
              <w:rPr>
                <w:rFonts w:ascii="Times New Roman" w:hAnsi="Times New Roman"/>
                <w:sz w:val="28"/>
                <w:szCs w:val="28"/>
              </w:rPr>
              <w:t>рублей),</w:t>
            </w:r>
          </w:p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4962" w:type="dxa"/>
            <w:gridSpan w:val="3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Предусмотрено средств (тыс.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12B2E">
              <w:rPr>
                <w:rFonts w:ascii="Times New Roman" w:hAnsi="Times New Roman"/>
                <w:sz w:val="28"/>
                <w:szCs w:val="28"/>
              </w:rPr>
              <w:t>рублей),</w:t>
            </w:r>
          </w:p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8028F8" w:rsidRPr="00412B2E" w:rsidTr="00412B2E">
        <w:tc>
          <w:tcPr>
            <w:tcW w:w="959" w:type="dxa"/>
            <w:vMerge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ФФОМС</w:t>
            </w:r>
          </w:p>
        </w:tc>
        <w:tc>
          <w:tcPr>
            <w:tcW w:w="155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60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ФФОМС</w:t>
            </w:r>
          </w:p>
        </w:tc>
        <w:tc>
          <w:tcPr>
            <w:tcW w:w="1701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</w:tr>
      <w:tr w:rsidR="008028F8" w:rsidRPr="00412B2E" w:rsidTr="00412B2E">
        <w:tc>
          <w:tcPr>
            <w:tcW w:w="95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028F8" w:rsidRPr="00412B2E" w:rsidTr="00412B2E">
        <w:trPr>
          <w:trHeight w:val="52"/>
        </w:trPr>
        <w:tc>
          <w:tcPr>
            <w:tcW w:w="95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B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12B2E">
              <w:rPr>
                <w:rFonts w:ascii="Times New Roman" w:hAnsi="Times New Roman"/>
                <w:sz w:val="26"/>
                <w:szCs w:val="26"/>
              </w:rPr>
              <w:t>Задача 2.</w:t>
            </w:r>
          </w:p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12B2E">
              <w:rPr>
                <w:rFonts w:ascii="Times New Roman" w:hAnsi="Times New Roman"/>
                <w:sz w:val="26"/>
                <w:szCs w:val="26"/>
              </w:rPr>
              <w:t>Внедрение современных информационных систем в здравоохранение</w:t>
            </w:r>
          </w:p>
        </w:tc>
        <w:tc>
          <w:tcPr>
            <w:tcW w:w="1702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028F8" w:rsidRPr="00412B2E" w:rsidRDefault="008028F8" w:rsidP="00412B2E">
            <w:pPr>
              <w:tabs>
                <w:tab w:val="left" w:pos="-108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28F8" w:rsidRPr="00412B2E" w:rsidTr="00412B2E">
        <w:trPr>
          <w:trHeight w:val="46"/>
        </w:trPr>
        <w:tc>
          <w:tcPr>
            <w:tcW w:w="95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12B2E">
              <w:rPr>
                <w:rFonts w:ascii="Times New Roman" w:hAnsi="Times New Roman"/>
                <w:sz w:val="26"/>
                <w:szCs w:val="26"/>
              </w:rPr>
              <w:t xml:space="preserve">Мероприятие 1. </w:t>
            </w:r>
          </w:p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12B2E">
              <w:rPr>
                <w:rFonts w:ascii="Times New Roman" w:hAnsi="Times New Roman"/>
                <w:sz w:val="26"/>
                <w:szCs w:val="26"/>
              </w:rPr>
              <w:t xml:space="preserve"> Персонифицированный учет оказанных медицинских услуг, возможность ведения электронной медицинской карты гражданина, запись к врачу в электронном виде, обмен телемедицинскими данными, а также внедрение систем электронного документооборота,                          </w:t>
            </w:r>
          </w:p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12B2E">
              <w:rPr>
                <w:rFonts w:ascii="Times New Roman" w:hAnsi="Times New Roman"/>
                <w:sz w:val="26"/>
                <w:szCs w:val="26"/>
              </w:rPr>
              <w:t>Всего, в том числе:</w:t>
            </w:r>
          </w:p>
        </w:tc>
        <w:tc>
          <w:tcPr>
            <w:tcW w:w="1702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028F8" w:rsidRPr="00412B2E" w:rsidRDefault="008028F8" w:rsidP="00412B2E">
            <w:pPr>
              <w:tabs>
                <w:tab w:val="left" w:pos="-108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28F8" w:rsidRPr="00412B2E" w:rsidTr="00412B2E">
        <w:trPr>
          <w:trHeight w:val="46"/>
        </w:trPr>
        <w:tc>
          <w:tcPr>
            <w:tcW w:w="95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12B2E">
              <w:rPr>
                <w:rFonts w:ascii="Times New Roman" w:hAnsi="Times New Roman"/>
                <w:sz w:val="26"/>
                <w:szCs w:val="26"/>
              </w:rPr>
              <w:t>- Мероприятие 1.1.</w:t>
            </w:r>
            <w:r w:rsidRPr="00CE556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12B2E">
              <w:rPr>
                <w:rFonts w:ascii="Times New Roman" w:hAnsi="Times New Roman"/>
                <w:sz w:val="26"/>
                <w:szCs w:val="26"/>
              </w:rPr>
              <w:t>персонифицированный учет оказанных медицинских услуг, возможность ведения электронной медицинской карты</w:t>
            </w:r>
          </w:p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12B2E">
              <w:rPr>
                <w:rFonts w:ascii="Times New Roman" w:hAnsi="Times New Roman"/>
                <w:sz w:val="26"/>
                <w:szCs w:val="26"/>
              </w:rPr>
              <w:t xml:space="preserve">- Мероприятие 1.2. </w:t>
            </w:r>
          </w:p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12B2E">
              <w:rPr>
                <w:rFonts w:ascii="Times New Roman" w:hAnsi="Times New Roman"/>
                <w:sz w:val="26"/>
                <w:szCs w:val="26"/>
              </w:rPr>
              <w:t>запись к врачу в электронном виде</w:t>
            </w:r>
          </w:p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ind w:firstLine="74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028F8" w:rsidRPr="00412B2E" w:rsidRDefault="008028F8" w:rsidP="00412B2E">
            <w:pPr>
              <w:tabs>
                <w:tab w:val="left" w:pos="-108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28F8" w:rsidRPr="00412B2E" w:rsidTr="00412B2E">
        <w:trPr>
          <w:trHeight w:val="46"/>
        </w:trPr>
        <w:tc>
          <w:tcPr>
            <w:tcW w:w="95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12B2E">
              <w:rPr>
                <w:rFonts w:ascii="Times New Roman" w:hAnsi="Times New Roman"/>
                <w:sz w:val="26"/>
                <w:szCs w:val="26"/>
              </w:rPr>
              <w:t>- Мероприятие 1.3.</w:t>
            </w:r>
          </w:p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12B2E">
              <w:rPr>
                <w:rFonts w:ascii="Times New Roman" w:hAnsi="Times New Roman"/>
                <w:sz w:val="26"/>
                <w:szCs w:val="26"/>
              </w:rPr>
              <w:t>обмен телемедицинскими данными, внедрение систем электронного документооборота</w:t>
            </w:r>
          </w:p>
        </w:tc>
        <w:tc>
          <w:tcPr>
            <w:tcW w:w="1702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028F8" w:rsidRPr="00412B2E" w:rsidRDefault="008028F8" w:rsidP="00412B2E">
            <w:pPr>
              <w:tabs>
                <w:tab w:val="left" w:pos="-108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28F8" w:rsidRPr="00412B2E" w:rsidTr="00412B2E">
        <w:trPr>
          <w:trHeight w:val="46"/>
        </w:trPr>
        <w:tc>
          <w:tcPr>
            <w:tcW w:w="95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12B2E">
              <w:rPr>
                <w:rFonts w:ascii="Times New Roman" w:hAnsi="Times New Roman"/>
                <w:sz w:val="26"/>
                <w:szCs w:val="26"/>
              </w:rPr>
              <w:t>Мероприятие 2.</w:t>
            </w:r>
          </w:p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12B2E">
              <w:rPr>
                <w:rFonts w:ascii="Times New Roman" w:hAnsi="Times New Roman"/>
                <w:sz w:val="26"/>
                <w:szCs w:val="26"/>
              </w:rPr>
              <w:t xml:space="preserve">Ведение единого регистра медицинских работников, электронного паспорта медицинского учреждения и паспорта системы здравоохранения Хабаровского края </w:t>
            </w:r>
          </w:p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12B2E">
              <w:rPr>
                <w:rFonts w:ascii="Times New Roman" w:hAnsi="Times New Roman"/>
                <w:sz w:val="26"/>
                <w:szCs w:val="26"/>
              </w:rPr>
              <w:t>Всего, в том числе:</w:t>
            </w:r>
          </w:p>
        </w:tc>
        <w:tc>
          <w:tcPr>
            <w:tcW w:w="1702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028F8" w:rsidRPr="00412B2E" w:rsidRDefault="008028F8" w:rsidP="00412B2E">
            <w:pPr>
              <w:tabs>
                <w:tab w:val="left" w:pos="-108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28F8" w:rsidRPr="00412B2E" w:rsidTr="00412B2E">
        <w:trPr>
          <w:trHeight w:val="46"/>
        </w:trPr>
        <w:tc>
          <w:tcPr>
            <w:tcW w:w="95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12B2E">
              <w:rPr>
                <w:rFonts w:ascii="Times New Roman" w:hAnsi="Times New Roman"/>
                <w:sz w:val="26"/>
                <w:szCs w:val="26"/>
              </w:rPr>
              <w:t xml:space="preserve">- Мероприятие 2.1. </w:t>
            </w:r>
          </w:p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12B2E">
              <w:rPr>
                <w:rFonts w:ascii="Times New Roman" w:hAnsi="Times New Roman"/>
                <w:sz w:val="26"/>
                <w:szCs w:val="26"/>
              </w:rPr>
              <w:t>ведение единого регистра медицинских работников</w:t>
            </w:r>
          </w:p>
        </w:tc>
        <w:tc>
          <w:tcPr>
            <w:tcW w:w="1702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028F8" w:rsidRPr="00412B2E" w:rsidRDefault="008028F8" w:rsidP="00412B2E">
            <w:pPr>
              <w:tabs>
                <w:tab w:val="left" w:pos="-108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28F8" w:rsidRPr="00412B2E" w:rsidTr="00412B2E">
        <w:trPr>
          <w:trHeight w:val="46"/>
        </w:trPr>
        <w:tc>
          <w:tcPr>
            <w:tcW w:w="95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12B2E">
              <w:rPr>
                <w:rFonts w:ascii="Times New Roman" w:hAnsi="Times New Roman"/>
                <w:sz w:val="26"/>
                <w:szCs w:val="26"/>
              </w:rPr>
              <w:t xml:space="preserve">- Мероприятие 2.2. </w:t>
            </w:r>
          </w:p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12B2E">
              <w:rPr>
                <w:rFonts w:ascii="Times New Roman" w:hAnsi="Times New Roman"/>
                <w:sz w:val="26"/>
                <w:szCs w:val="26"/>
              </w:rPr>
              <w:t>ведение электронного паспорта медицинского учреждения</w:t>
            </w:r>
          </w:p>
        </w:tc>
        <w:tc>
          <w:tcPr>
            <w:tcW w:w="1702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028F8" w:rsidRPr="00412B2E" w:rsidRDefault="008028F8" w:rsidP="00412B2E">
            <w:pPr>
              <w:tabs>
                <w:tab w:val="left" w:pos="-108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28F8" w:rsidRPr="00412B2E" w:rsidTr="00412B2E">
        <w:trPr>
          <w:trHeight w:val="46"/>
        </w:trPr>
        <w:tc>
          <w:tcPr>
            <w:tcW w:w="95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12B2E">
              <w:rPr>
                <w:rFonts w:ascii="Times New Roman" w:hAnsi="Times New Roman"/>
                <w:sz w:val="26"/>
                <w:szCs w:val="26"/>
              </w:rPr>
              <w:t xml:space="preserve">- Мероприятие 2.3. </w:t>
            </w:r>
          </w:p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rPr>
                <w:sz w:val="26"/>
                <w:szCs w:val="26"/>
              </w:rPr>
            </w:pPr>
            <w:r w:rsidRPr="00412B2E">
              <w:rPr>
                <w:rFonts w:ascii="Times New Roman" w:hAnsi="Times New Roman"/>
                <w:sz w:val="26"/>
                <w:szCs w:val="26"/>
              </w:rPr>
              <w:t>ведение электронного</w:t>
            </w:r>
            <w:r w:rsidRPr="00412B2E">
              <w:rPr>
                <w:sz w:val="26"/>
                <w:szCs w:val="26"/>
              </w:rPr>
              <w:t xml:space="preserve"> </w:t>
            </w:r>
            <w:r w:rsidRPr="00412B2E">
              <w:rPr>
                <w:rFonts w:ascii="Times New Roman" w:hAnsi="Times New Roman"/>
                <w:sz w:val="26"/>
                <w:szCs w:val="26"/>
              </w:rPr>
              <w:t>паспорта Хабаровского края</w:t>
            </w:r>
          </w:p>
        </w:tc>
        <w:tc>
          <w:tcPr>
            <w:tcW w:w="1702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028F8" w:rsidRPr="00412B2E" w:rsidRDefault="008028F8" w:rsidP="00412B2E">
            <w:pPr>
              <w:tabs>
                <w:tab w:val="left" w:pos="-108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028F8" w:rsidRPr="00412B2E" w:rsidRDefault="008028F8" w:rsidP="00412B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028F8" w:rsidRDefault="008028F8" w:rsidP="00A56F7D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028F8" w:rsidRDefault="008028F8" w:rsidP="00D43A6C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Министр здравоохранения                                                                                                     Глава___________________________</w:t>
      </w:r>
    </w:p>
    <w:p w:rsidR="008028F8" w:rsidRDefault="008028F8" w:rsidP="00D43A6C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Хабаровского края                                                                                                                   _______________________________</w:t>
      </w:r>
    </w:p>
    <w:p w:rsidR="008028F8" w:rsidRDefault="008028F8" w:rsidP="00D43A6C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28F8" w:rsidRDefault="008028F8" w:rsidP="00D43A6C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__________________А.В.Витько                                                                                           _______________________________</w:t>
      </w:r>
    </w:p>
    <w:p w:rsidR="008028F8" w:rsidRDefault="008028F8" w:rsidP="00D43A6C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28F8" w:rsidRDefault="008028F8" w:rsidP="00D43A6C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8028F8" w:rsidRDefault="008028F8" w:rsidP="00D43A6C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28F8" w:rsidRPr="00A56F7D" w:rsidRDefault="008028F8" w:rsidP="00D43A6C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МП                                                                                                                                             </w:t>
      </w:r>
      <w:r w:rsidRPr="00D43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МП</w:t>
      </w:r>
    </w:p>
    <w:sectPr w:rsidR="008028F8" w:rsidRPr="00A56F7D" w:rsidSect="00384D2F">
      <w:pgSz w:w="16838" w:h="11906" w:orient="landscape"/>
      <w:pgMar w:top="567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64E61"/>
    <w:multiLevelType w:val="hybridMultilevel"/>
    <w:tmpl w:val="6AC0C312"/>
    <w:lvl w:ilvl="0" w:tplc="0419000B">
      <w:start w:val="1"/>
      <w:numFmt w:val="bullet"/>
      <w:lvlText w:val=""/>
      <w:lvlJc w:val="left"/>
      <w:pPr>
        <w:ind w:left="13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1">
    <w:nsid w:val="2C101785"/>
    <w:multiLevelType w:val="hybridMultilevel"/>
    <w:tmpl w:val="152C8784"/>
    <w:lvl w:ilvl="0" w:tplc="97CE38E4">
      <w:start w:val="6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50022EA3"/>
    <w:multiLevelType w:val="hybridMultilevel"/>
    <w:tmpl w:val="B6B4AA3E"/>
    <w:lvl w:ilvl="0" w:tplc="3B5A60DE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58254EF9"/>
    <w:multiLevelType w:val="hybridMultilevel"/>
    <w:tmpl w:val="B2C85A66"/>
    <w:lvl w:ilvl="0" w:tplc="A5D6A8A0">
      <w:start w:val="6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5BDB2D40"/>
    <w:multiLevelType w:val="hybridMultilevel"/>
    <w:tmpl w:val="38CC55A2"/>
    <w:lvl w:ilvl="0" w:tplc="B39608BA">
      <w:start w:val="6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70122617"/>
    <w:multiLevelType w:val="hybridMultilevel"/>
    <w:tmpl w:val="F900FF12"/>
    <w:lvl w:ilvl="0" w:tplc="C724594C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CA0"/>
    <w:rsid w:val="00000A84"/>
    <w:rsid w:val="000029CD"/>
    <w:rsid w:val="00002C9F"/>
    <w:rsid w:val="00005CB6"/>
    <w:rsid w:val="00011110"/>
    <w:rsid w:val="00012940"/>
    <w:rsid w:val="000132CB"/>
    <w:rsid w:val="0003012D"/>
    <w:rsid w:val="0003020B"/>
    <w:rsid w:val="00035D06"/>
    <w:rsid w:val="0004326A"/>
    <w:rsid w:val="00050ED8"/>
    <w:rsid w:val="00056729"/>
    <w:rsid w:val="00056CDA"/>
    <w:rsid w:val="00060408"/>
    <w:rsid w:val="00062350"/>
    <w:rsid w:val="000662E7"/>
    <w:rsid w:val="00072FBC"/>
    <w:rsid w:val="00074EC0"/>
    <w:rsid w:val="00077E0D"/>
    <w:rsid w:val="00082CCC"/>
    <w:rsid w:val="00084E5D"/>
    <w:rsid w:val="00091B82"/>
    <w:rsid w:val="00095F41"/>
    <w:rsid w:val="00096045"/>
    <w:rsid w:val="000A1734"/>
    <w:rsid w:val="000A244E"/>
    <w:rsid w:val="000A2D48"/>
    <w:rsid w:val="000A569C"/>
    <w:rsid w:val="000B62F9"/>
    <w:rsid w:val="000C4CD2"/>
    <w:rsid w:val="000D08EC"/>
    <w:rsid w:val="000E277C"/>
    <w:rsid w:val="000F6F29"/>
    <w:rsid w:val="000F7AC2"/>
    <w:rsid w:val="000F7E78"/>
    <w:rsid w:val="00100538"/>
    <w:rsid w:val="001048B0"/>
    <w:rsid w:val="00105797"/>
    <w:rsid w:val="00112181"/>
    <w:rsid w:val="00117F4B"/>
    <w:rsid w:val="0013442A"/>
    <w:rsid w:val="00140D89"/>
    <w:rsid w:val="00147F23"/>
    <w:rsid w:val="00151661"/>
    <w:rsid w:val="00162AEA"/>
    <w:rsid w:val="00170D7A"/>
    <w:rsid w:val="00171F69"/>
    <w:rsid w:val="00174EB6"/>
    <w:rsid w:val="00186825"/>
    <w:rsid w:val="001872CB"/>
    <w:rsid w:val="001A6E4F"/>
    <w:rsid w:val="001B487E"/>
    <w:rsid w:val="001C0720"/>
    <w:rsid w:val="001C2D01"/>
    <w:rsid w:val="001E406E"/>
    <w:rsid w:val="001E7765"/>
    <w:rsid w:val="0020308E"/>
    <w:rsid w:val="00210A26"/>
    <w:rsid w:val="002145E5"/>
    <w:rsid w:val="002200A7"/>
    <w:rsid w:val="0022016B"/>
    <w:rsid w:val="00220D15"/>
    <w:rsid w:val="00221F60"/>
    <w:rsid w:val="002267C3"/>
    <w:rsid w:val="00232787"/>
    <w:rsid w:val="00232E2B"/>
    <w:rsid w:val="00233E24"/>
    <w:rsid w:val="002512E9"/>
    <w:rsid w:val="002537B2"/>
    <w:rsid w:val="00261DBF"/>
    <w:rsid w:val="00275E91"/>
    <w:rsid w:val="00283ABC"/>
    <w:rsid w:val="0028457C"/>
    <w:rsid w:val="00287588"/>
    <w:rsid w:val="00287997"/>
    <w:rsid w:val="00293CED"/>
    <w:rsid w:val="002A0240"/>
    <w:rsid w:val="002B0932"/>
    <w:rsid w:val="002B6E86"/>
    <w:rsid w:val="002B73E7"/>
    <w:rsid w:val="002B7F50"/>
    <w:rsid w:val="002C192A"/>
    <w:rsid w:val="002C1A28"/>
    <w:rsid w:val="002C5C4F"/>
    <w:rsid w:val="002C5F8A"/>
    <w:rsid w:val="002D115D"/>
    <w:rsid w:val="002D2B9F"/>
    <w:rsid w:val="002D5A7F"/>
    <w:rsid w:val="002E4FDA"/>
    <w:rsid w:val="00304766"/>
    <w:rsid w:val="00312D09"/>
    <w:rsid w:val="00317311"/>
    <w:rsid w:val="003235DD"/>
    <w:rsid w:val="003239E1"/>
    <w:rsid w:val="00327A19"/>
    <w:rsid w:val="003460EE"/>
    <w:rsid w:val="00365719"/>
    <w:rsid w:val="0037018D"/>
    <w:rsid w:val="00372204"/>
    <w:rsid w:val="0037579C"/>
    <w:rsid w:val="003826F7"/>
    <w:rsid w:val="00384D2F"/>
    <w:rsid w:val="00394865"/>
    <w:rsid w:val="003A2AED"/>
    <w:rsid w:val="003A407B"/>
    <w:rsid w:val="003B0C44"/>
    <w:rsid w:val="003B2ADA"/>
    <w:rsid w:val="003B3130"/>
    <w:rsid w:val="003C5ACA"/>
    <w:rsid w:val="003C6502"/>
    <w:rsid w:val="003D1151"/>
    <w:rsid w:val="003D2AC4"/>
    <w:rsid w:val="003D4799"/>
    <w:rsid w:val="003D501C"/>
    <w:rsid w:val="003F1AFE"/>
    <w:rsid w:val="00400344"/>
    <w:rsid w:val="00412B2E"/>
    <w:rsid w:val="004156B0"/>
    <w:rsid w:val="00416B1C"/>
    <w:rsid w:val="004222F9"/>
    <w:rsid w:val="0042301E"/>
    <w:rsid w:val="0042318F"/>
    <w:rsid w:val="00423F3C"/>
    <w:rsid w:val="0042614B"/>
    <w:rsid w:val="004323D6"/>
    <w:rsid w:val="004324C4"/>
    <w:rsid w:val="00435DC8"/>
    <w:rsid w:val="0043637B"/>
    <w:rsid w:val="0043704C"/>
    <w:rsid w:val="004413E9"/>
    <w:rsid w:val="00446877"/>
    <w:rsid w:val="00451A58"/>
    <w:rsid w:val="004539D4"/>
    <w:rsid w:val="004606D4"/>
    <w:rsid w:val="0046718D"/>
    <w:rsid w:val="00473691"/>
    <w:rsid w:val="004849D5"/>
    <w:rsid w:val="00485317"/>
    <w:rsid w:val="00494DAA"/>
    <w:rsid w:val="004A126E"/>
    <w:rsid w:val="004A542F"/>
    <w:rsid w:val="004A7A1E"/>
    <w:rsid w:val="004B2A6B"/>
    <w:rsid w:val="004B6199"/>
    <w:rsid w:val="004C0B0B"/>
    <w:rsid w:val="004C1439"/>
    <w:rsid w:val="004C5A21"/>
    <w:rsid w:val="004D04A3"/>
    <w:rsid w:val="004D2FE3"/>
    <w:rsid w:val="004D6F25"/>
    <w:rsid w:val="004F2623"/>
    <w:rsid w:val="004F4B6C"/>
    <w:rsid w:val="004F50E7"/>
    <w:rsid w:val="00504CDB"/>
    <w:rsid w:val="00526FF0"/>
    <w:rsid w:val="00533DA5"/>
    <w:rsid w:val="005352A0"/>
    <w:rsid w:val="0054133A"/>
    <w:rsid w:val="005655B2"/>
    <w:rsid w:val="00566C63"/>
    <w:rsid w:val="00570848"/>
    <w:rsid w:val="00574080"/>
    <w:rsid w:val="00575601"/>
    <w:rsid w:val="0057696A"/>
    <w:rsid w:val="00577500"/>
    <w:rsid w:val="00577A14"/>
    <w:rsid w:val="00590BFA"/>
    <w:rsid w:val="0059308C"/>
    <w:rsid w:val="005A0E13"/>
    <w:rsid w:val="005A140A"/>
    <w:rsid w:val="005A2885"/>
    <w:rsid w:val="005A320B"/>
    <w:rsid w:val="005A6243"/>
    <w:rsid w:val="005A6E69"/>
    <w:rsid w:val="005B4E63"/>
    <w:rsid w:val="005B4EBA"/>
    <w:rsid w:val="005B7BA7"/>
    <w:rsid w:val="005C11D2"/>
    <w:rsid w:val="005C2FA8"/>
    <w:rsid w:val="005E0F24"/>
    <w:rsid w:val="005F28AE"/>
    <w:rsid w:val="005F2C56"/>
    <w:rsid w:val="005F47DA"/>
    <w:rsid w:val="005F61E0"/>
    <w:rsid w:val="006053DD"/>
    <w:rsid w:val="00607908"/>
    <w:rsid w:val="00611E63"/>
    <w:rsid w:val="00614CA7"/>
    <w:rsid w:val="00615320"/>
    <w:rsid w:val="00625E03"/>
    <w:rsid w:val="006324EE"/>
    <w:rsid w:val="00635D65"/>
    <w:rsid w:val="006422F2"/>
    <w:rsid w:val="00652C76"/>
    <w:rsid w:val="00654A92"/>
    <w:rsid w:val="0066177C"/>
    <w:rsid w:val="0066477E"/>
    <w:rsid w:val="006655E3"/>
    <w:rsid w:val="006704E4"/>
    <w:rsid w:val="00675554"/>
    <w:rsid w:val="00677A13"/>
    <w:rsid w:val="006879D0"/>
    <w:rsid w:val="00692109"/>
    <w:rsid w:val="00693F81"/>
    <w:rsid w:val="00695342"/>
    <w:rsid w:val="00696DBB"/>
    <w:rsid w:val="006973AD"/>
    <w:rsid w:val="006A0846"/>
    <w:rsid w:val="006A20C2"/>
    <w:rsid w:val="006B4ECF"/>
    <w:rsid w:val="006C1262"/>
    <w:rsid w:val="006C2381"/>
    <w:rsid w:val="006C30DE"/>
    <w:rsid w:val="006D1FA9"/>
    <w:rsid w:val="006D4850"/>
    <w:rsid w:val="006D49B5"/>
    <w:rsid w:val="006E657E"/>
    <w:rsid w:val="006F60C1"/>
    <w:rsid w:val="006F71B9"/>
    <w:rsid w:val="006F7744"/>
    <w:rsid w:val="007021E8"/>
    <w:rsid w:val="00702C51"/>
    <w:rsid w:val="00705E64"/>
    <w:rsid w:val="007111ED"/>
    <w:rsid w:val="0072604B"/>
    <w:rsid w:val="00730DE2"/>
    <w:rsid w:val="00750438"/>
    <w:rsid w:val="007504C0"/>
    <w:rsid w:val="007552F9"/>
    <w:rsid w:val="007647EB"/>
    <w:rsid w:val="007724D8"/>
    <w:rsid w:val="00776B54"/>
    <w:rsid w:val="00777D20"/>
    <w:rsid w:val="00780EA4"/>
    <w:rsid w:val="007824D8"/>
    <w:rsid w:val="0078519A"/>
    <w:rsid w:val="007857BF"/>
    <w:rsid w:val="00796C61"/>
    <w:rsid w:val="00797BEC"/>
    <w:rsid w:val="007A2E4B"/>
    <w:rsid w:val="007A6C18"/>
    <w:rsid w:val="007A7355"/>
    <w:rsid w:val="007B2FCD"/>
    <w:rsid w:val="007B6D7D"/>
    <w:rsid w:val="007B746D"/>
    <w:rsid w:val="007C5BA4"/>
    <w:rsid w:val="007D0669"/>
    <w:rsid w:val="007D3396"/>
    <w:rsid w:val="007E219B"/>
    <w:rsid w:val="007E6B85"/>
    <w:rsid w:val="007E78E0"/>
    <w:rsid w:val="007F0BF6"/>
    <w:rsid w:val="008028F8"/>
    <w:rsid w:val="00802FCA"/>
    <w:rsid w:val="008053C8"/>
    <w:rsid w:val="008128DA"/>
    <w:rsid w:val="0082604D"/>
    <w:rsid w:val="008316EC"/>
    <w:rsid w:val="00833AA4"/>
    <w:rsid w:val="00852AF5"/>
    <w:rsid w:val="00855C14"/>
    <w:rsid w:val="008564C4"/>
    <w:rsid w:val="00864E90"/>
    <w:rsid w:val="00867193"/>
    <w:rsid w:val="00870E11"/>
    <w:rsid w:val="00872705"/>
    <w:rsid w:val="00877066"/>
    <w:rsid w:val="008827F3"/>
    <w:rsid w:val="008855A6"/>
    <w:rsid w:val="0088739F"/>
    <w:rsid w:val="00891CF3"/>
    <w:rsid w:val="00893DE1"/>
    <w:rsid w:val="008A3198"/>
    <w:rsid w:val="008A75E6"/>
    <w:rsid w:val="008B288D"/>
    <w:rsid w:val="008C3C9F"/>
    <w:rsid w:val="008C6062"/>
    <w:rsid w:val="008D5402"/>
    <w:rsid w:val="008D6B88"/>
    <w:rsid w:val="008D6BC3"/>
    <w:rsid w:val="008E26FC"/>
    <w:rsid w:val="008F390F"/>
    <w:rsid w:val="00900BF2"/>
    <w:rsid w:val="009108C0"/>
    <w:rsid w:val="00925629"/>
    <w:rsid w:val="00925A72"/>
    <w:rsid w:val="009341E6"/>
    <w:rsid w:val="0093694A"/>
    <w:rsid w:val="00941D28"/>
    <w:rsid w:val="00942035"/>
    <w:rsid w:val="009462C9"/>
    <w:rsid w:val="009515A5"/>
    <w:rsid w:val="00955FAF"/>
    <w:rsid w:val="0095623C"/>
    <w:rsid w:val="00967B1A"/>
    <w:rsid w:val="00971BE0"/>
    <w:rsid w:val="00971E42"/>
    <w:rsid w:val="00977C9E"/>
    <w:rsid w:val="00981B78"/>
    <w:rsid w:val="009902E9"/>
    <w:rsid w:val="00992039"/>
    <w:rsid w:val="009A1939"/>
    <w:rsid w:val="009A223B"/>
    <w:rsid w:val="009B1887"/>
    <w:rsid w:val="009C1192"/>
    <w:rsid w:val="009C17BF"/>
    <w:rsid w:val="009C3FBB"/>
    <w:rsid w:val="009C6D52"/>
    <w:rsid w:val="009C71E2"/>
    <w:rsid w:val="009D1405"/>
    <w:rsid w:val="009D215F"/>
    <w:rsid w:val="009E0885"/>
    <w:rsid w:val="009E3759"/>
    <w:rsid w:val="009E7A37"/>
    <w:rsid w:val="009E7D29"/>
    <w:rsid w:val="009F3A42"/>
    <w:rsid w:val="009F4E14"/>
    <w:rsid w:val="009F6DDF"/>
    <w:rsid w:val="00A00CA0"/>
    <w:rsid w:val="00A036C0"/>
    <w:rsid w:val="00A06914"/>
    <w:rsid w:val="00A20094"/>
    <w:rsid w:val="00A24F21"/>
    <w:rsid w:val="00A2726A"/>
    <w:rsid w:val="00A27962"/>
    <w:rsid w:val="00A30441"/>
    <w:rsid w:val="00A30C34"/>
    <w:rsid w:val="00A31D37"/>
    <w:rsid w:val="00A355C2"/>
    <w:rsid w:val="00A56F7D"/>
    <w:rsid w:val="00A80A4A"/>
    <w:rsid w:val="00A81DD2"/>
    <w:rsid w:val="00A845DB"/>
    <w:rsid w:val="00A97993"/>
    <w:rsid w:val="00AA3D01"/>
    <w:rsid w:val="00AA5852"/>
    <w:rsid w:val="00AC4A3C"/>
    <w:rsid w:val="00AC6D9D"/>
    <w:rsid w:val="00AD1120"/>
    <w:rsid w:val="00AD532B"/>
    <w:rsid w:val="00AE50B5"/>
    <w:rsid w:val="00AF0061"/>
    <w:rsid w:val="00AF31E0"/>
    <w:rsid w:val="00AF69E1"/>
    <w:rsid w:val="00B02A46"/>
    <w:rsid w:val="00B06BB3"/>
    <w:rsid w:val="00B144E5"/>
    <w:rsid w:val="00B16C02"/>
    <w:rsid w:val="00B234BA"/>
    <w:rsid w:val="00B25266"/>
    <w:rsid w:val="00B2603D"/>
    <w:rsid w:val="00B30798"/>
    <w:rsid w:val="00B34A51"/>
    <w:rsid w:val="00B43EF8"/>
    <w:rsid w:val="00B44761"/>
    <w:rsid w:val="00B46A51"/>
    <w:rsid w:val="00B508BC"/>
    <w:rsid w:val="00B540AC"/>
    <w:rsid w:val="00B55774"/>
    <w:rsid w:val="00B60436"/>
    <w:rsid w:val="00B66280"/>
    <w:rsid w:val="00B70E22"/>
    <w:rsid w:val="00B77FAA"/>
    <w:rsid w:val="00B8198C"/>
    <w:rsid w:val="00B820A5"/>
    <w:rsid w:val="00B87E78"/>
    <w:rsid w:val="00B9277F"/>
    <w:rsid w:val="00B92F3E"/>
    <w:rsid w:val="00B9737A"/>
    <w:rsid w:val="00BA1849"/>
    <w:rsid w:val="00BA2ABF"/>
    <w:rsid w:val="00BB2B49"/>
    <w:rsid w:val="00BB3372"/>
    <w:rsid w:val="00BB437E"/>
    <w:rsid w:val="00BD0100"/>
    <w:rsid w:val="00BD067A"/>
    <w:rsid w:val="00BE0E9E"/>
    <w:rsid w:val="00BE3321"/>
    <w:rsid w:val="00BE6095"/>
    <w:rsid w:val="00C04867"/>
    <w:rsid w:val="00C06BB1"/>
    <w:rsid w:val="00C10359"/>
    <w:rsid w:val="00C10EED"/>
    <w:rsid w:val="00C15950"/>
    <w:rsid w:val="00C24067"/>
    <w:rsid w:val="00C3240F"/>
    <w:rsid w:val="00C33B40"/>
    <w:rsid w:val="00C4686D"/>
    <w:rsid w:val="00C5164D"/>
    <w:rsid w:val="00C54FF9"/>
    <w:rsid w:val="00C55369"/>
    <w:rsid w:val="00C56E40"/>
    <w:rsid w:val="00C60369"/>
    <w:rsid w:val="00C611FF"/>
    <w:rsid w:val="00C62185"/>
    <w:rsid w:val="00C65AF0"/>
    <w:rsid w:val="00C70EDA"/>
    <w:rsid w:val="00C777D6"/>
    <w:rsid w:val="00C87F3B"/>
    <w:rsid w:val="00C90A44"/>
    <w:rsid w:val="00C929EF"/>
    <w:rsid w:val="00CA3A68"/>
    <w:rsid w:val="00CA55D0"/>
    <w:rsid w:val="00CA6CE6"/>
    <w:rsid w:val="00CB0B46"/>
    <w:rsid w:val="00CC050D"/>
    <w:rsid w:val="00CC69DF"/>
    <w:rsid w:val="00CC79B5"/>
    <w:rsid w:val="00CD1B1C"/>
    <w:rsid w:val="00CD320A"/>
    <w:rsid w:val="00CE4BFF"/>
    <w:rsid w:val="00CE556D"/>
    <w:rsid w:val="00CF37DD"/>
    <w:rsid w:val="00D06D7E"/>
    <w:rsid w:val="00D07ACE"/>
    <w:rsid w:val="00D14984"/>
    <w:rsid w:val="00D22AA5"/>
    <w:rsid w:val="00D30C21"/>
    <w:rsid w:val="00D34ABC"/>
    <w:rsid w:val="00D34D62"/>
    <w:rsid w:val="00D34F58"/>
    <w:rsid w:val="00D42434"/>
    <w:rsid w:val="00D43A6C"/>
    <w:rsid w:val="00D447B9"/>
    <w:rsid w:val="00D53ECB"/>
    <w:rsid w:val="00D5449D"/>
    <w:rsid w:val="00D61609"/>
    <w:rsid w:val="00D626CE"/>
    <w:rsid w:val="00D663CE"/>
    <w:rsid w:val="00D711C0"/>
    <w:rsid w:val="00D772C7"/>
    <w:rsid w:val="00D809F3"/>
    <w:rsid w:val="00D82BFA"/>
    <w:rsid w:val="00D83E55"/>
    <w:rsid w:val="00D9007C"/>
    <w:rsid w:val="00D935A0"/>
    <w:rsid w:val="00D94A44"/>
    <w:rsid w:val="00DA33FE"/>
    <w:rsid w:val="00DA4AC3"/>
    <w:rsid w:val="00DB3071"/>
    <w:rsid w:val="00DD52AF"/>
    <w:rsid w:val="00DD762E"/>
    <w:rsid w:val="00DE36CC"/>
    <w:rsid w:val="00DE63B9"/>
    <w:rsid w:val="00DF3F10"/>
    <w:rsid w:val="00E066D9"/>
    <w:rsid w:val="00E11B73"/>
    <w:rsid w:val="00E15A15"/>
    <w:rsid w:val="00E162D9"/>
    <w:rsid w:val="00E34964"/>
    <w:rsid w:val="00E34E5E"/>
    <w:rsid w:val="00E42F87"/>
    <w:rsid w:val="00E46FFE"/>
    <w:rsid w:val="00E52D2E"/>
    <w:rsid w:val="00E53BF7"/>
    <w:rsid w:val="00E74AE2"/>
    <w:rsid w:val="00E85984"/>
    <w:rsid w:val="00E86BE1"/>
    <w:rsid w:val="00E90E92"/>
    <w:rsid w:val="00E91ABC"/>
    <w:rsid w:val="00E926F0"/>
    <w:rsid w:val="00E93229"/>
    <w:rsid w:val="00E9488B"/>
    <w:rsid w:val="00E949D5"/>
    <w:rsid w:val="00E950CF"/>
    <w:rsid w:val="00E9760E"/>
    <w:rsid w:val="00EA1769"/>
    <w:rsid w:val="00EA45C8"/>
    <w:rsid w:val="00EA5BED"/>
    <w:rsid w:val="00EA6AFA"/>
    <w:rsid w:val="00EB5040"/>
    <w:rsid w:val="00EB6E9C"/>
    <w:rsid w:val="00EC5948"/>
    <w:rsid w:val="00EC62E1"/>
    <w:rsid w:val="00ED1300"/>
    <w:rsid w:val="00ED7B0A"/>
    <w:rsid w:val="00EE1634"/>
    <w:rsid w:val="00EF48F8"/>
    <w:rsid w:val="00EF6EF5"/>
    <w:rsid w:val="00EF7651"/>
    <w:rsid w:val="00F07862"/>
    <w:rsid w:val="00F13207"/>
    <w:rsid w:val="00F22A37"/>
    <w:rsid w:val="00F32798"/>
    <w:rsid w:val="00F330F9"/>
    <w:rsid w:val="00F357D5"/>
    <w:rsid w:val="00F357F0"/>
    <w:rsid w:val="00F36FE2"/>
    <w:rsid w:val="00F37667"/>
    <w:rsid w:val="00F3798C"/>
    <w:rsid w:val="00F55022"/>
    <w:rsid w:val="00F55FD2"/>
    <w:rsid w:val="00F65BCE"/>
    <w:rsid w:val="00F71515"/>
    <w:rsid w:val="00F87350"/>
    <w:rsid w:val="00F92214"/>
    <w:rsid w:val="00F95971"/>
    <w:rsid w:val="00FA3A8C"/>
    <w:rsid w:val="00FB260B"/>
    <w:rsid w:val="00FB7B84"/>
    <w:rsid w:val="00FC680F"/>
    <w:rsid w:val="00FC68A8"/>
    <w:rsid w:val="00FD48E4"/>
    <w:rsid w:val="00FF5EB1"/>
    <w:rsid w:val="00FF7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CB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585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B288D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288D"/>
    <w:rPr>
      <w:rFonts w:ascii="Tahoma" w:hAnsi="Tahoma" w:cs="Times New Roman"/>
      <w:sz w:val="16"/>
    </w:rPr>
  </w:style>
  <w:style w:type="table" w:styleId="TableGrid">
    <w:name w:val="Table Grid"/>
    <w:basedOn w:val="TableNormal"/>
    <w:uiPriority w:val="99"/>
    <w:rsid w:val="00A56F7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1044</Words>
  <Characters>5956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218Aranina</dc:creator>
  <cp:keywords/>
  <dc:description/>
  <cp:lastModifiedBy>User</cp:lastModifiedBy>
  <cp:revision>2</cp:revision>
  <cp:lastPrinted>2012-04-26T01:37:00Z</cp:lastPrinted>
  <dcterms:created xsi:type="dcterms:W3CDTF">2012-07-02T22:38:00Z</dcterms:created>
  <dcterms:modified xsi:type="dcterms:W3CDTF">2012-07-02T22:38:00Z</dcterms:modified>
</cp:coreProperties>
</file>