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602" w:rsidRPr="00684E63" w:rsidRDefault="00292602" w:rsidP="00011110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DB437D">
        <w:rPr>
          <w:rFonts w:ascii="Times New Roman" w:hAnsi="Times New Roman"/>
          <w:b/>
          <w:sz w:val="40"/>
          <w:szCs w:val="40"/>
        </w:rPr>
        <w:t>ПРОЕКТ</w:t>
      </w:r>
    </w:p>
    <w:p w:rsidR="00292602" w:rsidRPr="000F7E78" w:rsidRDefault="00292602" w:rsidP="0001111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F7E78">
        <w:rPr>
          <w:rFonts w:ascii="Times New Roman" w:hAnsi="Times New Roman"/>
          <w:b/>
          <w:sz w:val="28"/>
          <w:szCs w:val="28"/>
        </w:rPr>
        <w:t>ДОПОЛНИТЕЛЬНОЕ СОГЛАШЕНИЕ</w:t>
      </w:r>
    </w:p>
    <w:p w:rsidR="00292602" w:rsidRPr="000F7E78" w:rsidRDefault="00292602" w:rsidP="0001111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F7E78">
        <w:rPr>
          <w:rFonts w:ascii="Times New Roman" w:hAnsi="Times New Roman"/>
          <w:b/>
          <w:sz w:val="28"/>
          <w:szCs w:val="28"/>
        </w:rPr>
        <w:t>К СОГЛАШЕНИЮ №______от ____________</w:t>
      </w:r>
    </w:p>
    <w:p w:rsidR="00292602" w:rsidRDefault="00292602" w:rsidP="0001111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F7E78">
        <w:rPr>
          <w:rFonts w:ascii="Times New Roman" w:hAnsi="Times New Roman"/>
          <w:b/>
          <w:sz w:val="28"/>
          <w:szCs w:val="28"/>
        </w:rPr>
        <w:t xml:space="preserve">между Министерством здравоохранения Хабаровского края и </w:t>
      </w:r>
    </w:p>
    <w:p w:rsidR="00292602" w:rsidRPr="000F7E78" w:rsidRDefault="00292602" w:rsidP="0001111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F7E78">
        <w:rPr>
          <w:rFonts w:ascii="Times New Roman" w:hAnsi="Times New Roman"/>
          <w:b/>
          <w:sz w:val="28"/>
          <w:szCs w:val="28"/>
        </w:rPr>
        <w:t>администрацией___________________________________________________</w:t>
      </w:r>
    </w:p>
    <w:p w:rsidR="00292602" w:rsidRDefault="00292602" w:rsidP="0001111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F7E78">
        <w:rPr>
          <w:rFonts w:ascii="Times New Roman" w:hAnsi="Times New Roman"/>
          <w:b/>
          <w:sz w:val="28"/>
          <w:szCs w:val="28"/>
        </w:rPr>
        <w:t>о реализации мероприятий краевой программы «Модернизация здравоохранения Хабаровского края на 2011-2012 годы»</w:t>
      </w:r>
    </w:p>
    <w:p w:rsidR="00292602" w:rsidRDefault="00292602" w:rsidP="0001111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92602" w:rsidRDefault="00292602" w:rsidP="000F7E7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Хабаровск                                                                      « 19 »   апреля   2012 года</w:t>
      </w:r>
    </w:p>
    <w:p w:rsidR="00292602" w:rsidRDefault="00292602" w:rsidP="000F7E7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92602" w:rsidRPr="009F4E14" w:rsidRDefault="00292602" w:rsidP="000F7E7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Министерство здравоохранения Хабаровского края, являющееся главным распорядителем средств краевого бюджета, (далее - Министерство), в лице министра здравоохранения Хабаровского края Витько Александра Валентиновича, действующего на основании Положения о министерстве здравоохранения Хабаровского края, утвержденного постановлением Правительства Хабаровского края от 26 июля 2007г. №149-пр, с одной стороны, и администрация __________________________________________________________________, являющаяся получателем субсидии, (далее - Администрация), в лице ___________________________, действующего на основании ______________, утвержденного ______________, с другой стороны, именуемые </w:t>
      </w:r>
      <w:r w:rsidRPr="009B1887">
        <w:rPr>
          <w:rFonts w:ascii="Times New Roman" w:hAnsi="Times New Roman"/>
          <w:sz w:val="28"/>
          <w:szCs w:val="28"/>
        </w:rPr>
        <w:t xml:space="preserve">в дальнейшем «Стороны», в </w:t>
      </w:r>
      <w:r w:rsidRPr="009F4E14">
        <w:rPr>
          <w:rFonts w:ascii="Times New Roman" w:hAnsi="Times New Roman"/>
          <w:sz w:val="28"/>
          <w:szCs w:val="28"/>
        </w:rPr>
        <w:t xml:space="preserve">соответствии со статьей 50 Федерального закона от 29 ноября 2010 года № 326-ФЗ «Об обязательном медицинском страховании в Российской Федерации», </w:t>
      </w:r>
      <w:r w:rsidRPr="009F4E14">
        <w:rPr>
          <w:sz w:val="28"/>
          <w:szCs w:val="28"/>
        </w:rPr>
        <w:t xml:space="preserve"> </w:t>
      </w:r>
      <w:r w:rsidRPr="009F4E14">
        <w:rPr>
          <w:rFonts w:ascii="Times New Roman" w:hAnsi="Times New Roman"/>
          <w:sz w:val="28"/>
          <w:szCs w:val="28"/>
        </w:rPr>
        <w:t>региональной программой «Модернизация здравоохранения Хабаровского края на 2011-2012 годы», утвержденной постановлением Правительства Хабаровского края от 31 марта 2011 года № 84-пр (в редакции постановления Правительства Хабаровского края от 16.04.2012 №105-пр) заключили дополнительное соглашение к Соглашению №____ от ___________ между Министерством здравоохранения Хабаровского края и администрацией ___________________ о реализации мероприятий краевой программы «Модернизация здравоохранения Хабаровского края на 2011-2012 годы» (далее – Соглашение) о нижеследующем:</w:t>
      </w:r>
    </w:p>
    <w:p w:rsidR="00292602" w:rsidRDefault="00292602" w:rsidP="000F7E7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F4E14">
        <w:rPr>
          <w:rFonts w:ascii="Times New Roman" w:hAnsi="Times New Roman"/>
          <w:sz w:val="28"/>
          <w:szCs w:val="28"/>
        </w:rPr>
        <w:t>1.В пункт 2.1.3. Соглашения внести изменения</w:t>
      </w:r>
      <w:r>
        <w:rPr>
          <w:rFonts w:ascii="Times New Roman" w:hAnsi="Times New Roman"/>
          <w:sz w:val="28"/>
          <w:szCs w:val="28"/>
        </w:rPr>
        <w:t>, изложив его в следующей редакции «2.1.3. Средства, выделенные на реализацию мероприятий Программы модернизации в соответствии с условиями настоящего соглашения составляют ______ рублей, (_________________________ рублей) в том числе:</w:t>
      </w:r>
    </w:p>
    <w:p w:rsidR="00292602" w:rsidRDefault="00292602" w:rsidP="009108C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2011 году: _________ рублей (________________рублей), из них:</w:t>
      </w:r>
    </w:p>
    <w:p w:rsidR="00292602" w:rsidRDefault="00292602" w:rsidP="009108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субсидия - __________рублей (__________________рублей), </w:t>
      </w:r>
    </w:p>
    <w:p w:rsidR="00292602" w:rsidRDefault="00292602" w:rsidP="009108C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 рублей (________________рублей);</w:t>
      </w:r>
    </w:p>
    <w:p w:rsidR="00292602" w:rsidRDefault="00292602" w:rsidP="009108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средства муниципального бюджета - _____ рублей (____________ рублей).</w:t>
      </w:r>
    </w:p>
    <w:p w:rsidR="00292602" w:rsidRDefault="00292602" w:rsidP="009108C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2012 году: _________ рублей (________________рублей), из них:</w:t>
      </w:r>
    </w:p>
    <w:p w:rsidR="00292602" w:rsidRDefault="00292602" w:rsidP="005F10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субсидия - __________рублей (__________________рублей), </w:t>
      </w:r>
    </w:p>
    <w:p w:rsidR="00292602" w:rsidRDefault="00292602" w:rsidP="005F104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средства муниципального бюджета - _____ рублей (____________ рублей).</w:t>
      </w:r>
    </w:p>
    <w:p w:rsidR="00292602" w:rsidRPr="005F1045" w:rsidRDefault="00292602" w:rsidP="005F104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DB437D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 абзац 9 пункта 3.2.4. Соглашения</w:t>
      </w:r>
      <w:r w:rsidRPr="005F1045">
        <w:rPr>
          <w:rFonts w:ascii="Times New Roman" w:hAnsi="Times New Roman"/>
          <w:sz w:val="28"/>
          <w:szCs w:val="28"/>
        </w:rPr>
        <w:t xml:space="preserve"> </w:t>
      </w:r>
      <w:r w:rsidRPr="009F4E14">
        <w:rPr>
          <w:rFonts w:ascii="Times New Roman" w:hAnsi="Times New Roman"/>
          <w:sz w:val="28"/>
          <w:szCs w:val="28"/>
        </w:rPr>
        <w:t>внести изменения</w:t>
      </w:r>
      <w:r>
        <w:rPr>
          <w:rFonts w:ascii="Times New Roman" w:hAnsi="Times New Roman"/>
          <w:sz w:val="28"/>
          <w:szCs w:val="28"/>
        </w:rPr>
        <w:t>, изложив его в следующей редакции « - финансирование мероприятий в размере не менее ________ рублей, (___________________ рублей), в том числе за счет средств муниципального образования в размере не менее ________рублей (________________ рублей), а также обеспечить исполнение настоящего Соглашения.</w:t>
      </w:r>
    </w:p>
    <w:p w:rsidR="00292602" w:rsidRDefault="00292602" w:rsidP="009108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92602" w:rsidRPr="00DB437D" w:rsidRDefault="00292602" w:rsidP="00967B1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Приложение №1 и Приложение №2 к Соглашению изложить в редакции приложения к настоящему дополнительному соглашению. (</w:t>
      </w:r>
      <w:r>
        <w:rPr>
          <w:rFonts w:ascii="Times New Roman" w:hAnsi="Times New Roman"/>
          <w:b/>
          <w:sz w:val="28"/>
          <w:szCs w:val="28"/>
        </w:rPr>
        <w:t>В</w:t>
      </w:r>
      <w:r w:rsidRPr="00FF5EB1">
        <w:rPr>
          <w:rFonts w:ascii="Times New Roman" w:hAnsi="Times New Roman"/>
          <w:b/>
          <w:sz w:val="28"/>
          <w:szCs w:val="28"/>
        </w:rPr>
        <w:t xml:space="preserve"> соглашении не печатать</w:t>
      </w:r>
      <w:r>
        <w:rPr>
          <w:rFonts w:ascii="Times New Roman" w:hAnsi="Times New Roman"/>
          <w:b/>
          <w:sz w:val="28"/>
          <w:szCs w:val="28"/>
        </w:rPr>
        <w:t>,</w:t>
      </w:r>
      <w:r w:rsidRPr="00FF5EB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д</w:t>
      </w:r>
      <w:r w:rsidRPr="00FF5EB1">
        <w:rPr>
          <w:rFonts w:ascii="Times New Roman" w:hAnsi="Times New Roman"/>
          <w:b/>
          <w:sz w:val="28"/>
          <w:szCs w:val="28"/>
        </w:rPr>
        <w:t>ля информации</w:t>
      </w:r>
      <w:r>
        <w:rPr>
          <w:rFonts w:ascii="Times New Roman" w:hAnsi="Times New Roman"/>
          <w:b/>
          <w:sz w:val="28"/>
          <w:szCs w:val="28"/>
        </w:rPr>
        <w:t xml:space="preserve"> -</w:t>
      </w:r>
      <w:r>
        <w:rPr>
          <w:rFonts w:ascii="Times New Roman" w:hAnsi="Times New Roman"/>
          <w:sz w:val="28"/>
          <w:szCs w:val="28"/>
        </w:rPr>
        <w:t xml:space="preserve"> м</w:t>
      </w:r>
      <w:r w:rsidRPr="002C1A28">
        <w:rPr>
          <w:rFonts w:ascii="Times New Roman" w:hAnsi="Times New Roman"/>
          <w:b/>
          <w:sz w:val="28"/>
          <w:szCs w:val="28"/>
        </w:rPr>
        <w:t>униципальным образованиям необходимо внести изменения только в те приложения, по которым внесены изменения постановлением Правительства Хабаровского края от 16.04.2012 №105-пр</w:t>
      </w:r>
      <w:r>
        <w:rPr>
          <w:rFonts w:ascii="Times New Roman" w:hAnsi="Times New Roman"/>
          <w:sz w:val="28"/>
          <w:szCs w:val="28"/>
        </w:rPr>
        <w:t>).</w:t>
      </w:r>
    </w:p>
    <w:p w:rsidR="00292602" w:rsidRPr="008B288D" w:rsidRDefault="00292602" w:rsidP="008B288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Соглашение №____ от ___________</w:t>
      </w:r>
      <w:r w:rsidRPr="00AA5852">
        <w:rPr>
          <w:rFonts w:ascii="Times New Roman" w:hAnsi="Times New Roman"/>
          <w:sz w:val="28"/>
          <w:szCs w:val="28"/>
        </w:rPr>
        <w:t xml:space="preserve">, дополнительные соглашения </w:t>
      </w:r>
      <w:r>
        <w:rPr>
          <w:rFonts w:ascii="Times New Roman" w:hAnsi="Times New Roman"/>
          <w:sz w:val="28"/>
          <w:szCs w:val="28"/>
        </w:rPr>
        <w:t xml:space="preserve">№____ от </w:t>
      </w:r>
      <w:r w:rsidRPr="008B288D">
        <w:rPr>
          <w:rFonts w:ascii="Times New Roman" w:hAnsi="Times New Roman"/>
          <w:sz w:val="28"/>
          <w:szCs w:val="28"/>
        </w:rPr>
        <w:t>______________ действуют в части, не противоречащей настоящему дополнительному соглашению.</w:t>
      </w:r>
    </w:p>
    <w:p w:rsidR="00292602" w:rsidRPr="00AA5852" w:rsidRDefault="00292602" w:rsidP="008B288D">
      <w:pPr>
        <w:pStyle w:val="ListParagraph"/>
        <w:tabs>
          <w:tab w:val="left" w:pos="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AA5852">
        <w:rPr>
          <w:sz w:val="28"/>
          <w:szCs w:val="28"/>
        </w:rPr>
        <w:t>Другие условия Соглашения остаются без изменений.</w:t>
      </w:r>
    </w:p>
    <w:p w:rsidR="00292602" w:rsidRPr="00AA5852" w:rsidRDefault="00292602" w:rsidP="008B288D">
      <w:pPr>
        <w:pStyle w:val="ListParagraph"/>
        <w:tabs>
          <w:tab w:val="left" w:pos="0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AA5852">
        <w:rPr>
          <w:sz w:val="28"/>
          <w:szCs w:val="28"/>
        </w:rPr>
        <w:t>Настоящее Дополнительное соглашение вступает в силу с момента подписания его Сторонами и действует до 31 декабря 2012 года.</w:t>
      </w:r>
    </w:p>
    <w:p w:rsidR="00292602" w:rsidRDefault="00292602" w:rsidP="008B288D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Pr="00AA5852">
        <w:rPr>
          <w:rFonts w:ascii="Times New Roman" w:hAnsi="Times New Roman"/>
          <w:sz w:val="28"/>
          <w:szCs w:val="28"/>
        </w:rPr>
        <w:t xml:space="preserve">Настоящее Дополнительное соглашение является неотъемлемой частью Соглашения, составлено в </w:t>
      </w:r>
      <w:r>
        <w:rPr>
          <w:rFonts w:ascii="Times New Roman" w:hAnsi="Times New Roman"/>
          <w:sz w:val="28"/>
          <w:szCs w:val="28"/>
        </w:rPr>
        <w:t>двух</w:t>
      </w:r>
      <w:r w:rsidRPr="00AA5852">
        <w:rPr>
          <w:rFonts w:ascii="Times New Roman" w:hAnsi="Times New Roman"/>
          <w:sz w:val="28"/>
          <w:szCs w:val="28"/>
        </w:rPr>
        <w:t xml:space="preserve"> экземплярах, имеющих равную юридическую силу</w:t>
      </w:r>
      <w:r>
        <w:rPr>
          <w:rFonts w:ascii="Times New Roman" w:hAnsi="Times New Roman"/>
          <w:sz w:val="28"/>
          <w:szCs w:val="28"/>
        </w:rPr>
        <w:t>.</w:t>
      </w:r>
    </w:p>
    <w:p w:rsidR="00292602" w:rsidRDefault="00292602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92602" w:rsidRDefault="00292602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Министерство здравоохранения                                       УЧРЕЖДЕНИЕ</w:t>
      </w:r>
    </w:p>
    <w:p w:rsidR="00292602" w:rsidRDefault="00292602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Хабаровского края                                                                 (реквизиты)</w:t>
      </w:r>
    </w:p>
    <w:p w:rsidR="00292602" w:rsidRDefault="00292602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smartTag w:uri="urn:schemas-microsoft-com:office:smarttags" w:element="metricconverter">
        <w:smartTagPr>
          <w:attr w:name="ProductID" w:val="680002 г"/>
        </w:smartTagPr>
        <w:r>
          <w:rPr>
            <w:rFonts w:ascii="Times New Roman" w:hAnsi="Times New Roman"/>
            <w:sz w:val="28"/>
            <w:szCs w:val="28"/>
          </w:rPr>
          <w:t>680002 г</w:t>
        </w:r>
      </w:smartTag>
      <w:r>
        <w:rPr>
          <w:rFonts w:ascii="Times New Roman" w:hAnsi="Times New Roman"/>
          <w:sz w:val="28"/>
          <w:szCs w:val="28"/>
        </w:rPr>
        <w:t>.Хабаровск, ул.Фрунзе,72</w:t>
      </w:r>
    </w:p>
    <w:p w:rsidR="00292602" w:rsidRDefault="00292602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ИНН2721026023 КПП 272101001</w:t>
      </w:r>
    </w:p>
    <w:p w:rsidR="00292602" w:rsidRDefault="00292602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УФК по Хабаровскому краю </w:t>
      </w:r>
    </w:p>
    <w:p w:rsidR="00292602" w:rsidRDefault="00292602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(Министерство здравоохранения</w:t>
      </w:r>
    </w:p>
    <w:p w:rsidR="00292602" w:rsidRDefault="00292602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Хабаровского края л/с 03222000110)</w:t>
      </w:r>
    </w:p>
    <w:p w:rsidR="00292602" w:rsidRDefault="00292602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р/сч 40201810000000100001</w:t>
      </w:r>
    </w:p>
    <w:p w:rsidR="00292602" w:rsidRDefault="00292602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ГРКЦ ГУ Банка России по </w:t>
      </w:r>
    </w:p>
    <w:p w:rsidR="00292602" w:rsidRDefault="00292602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Хабаровскому кр. г.Хабаровск</w:t>
      </w:r>
    </w:p>
    <w:p w:rsidR="00292602" w:rsidRDefault="00292602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БИК 040813001</w:t>
      </w:r>
    </w:p>
    <w:p w:rsidR="00292602" w:rsidRDefault="00292602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92602" w:rsidRDefault="00292602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92602" w:rsidRDefault="00292602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Министр здравоохранения                                ___________________________</w:t>
      </w:r>
    </w:p>
    <w:p w:rsidR="00292602" w:rsidRDefault="00292602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Хабаровского края                                              ___________________________</w:t>
      </w:r>
    </w:p>
    <w:p w:rsidR="00292602" w:rsidRDefault="00292602" w:rsidP="004C0B0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________________А.В.Витько                        ___________________________</w:t>
      </w:r>
    </w:p>
    <w:p w:rsidR="00292602" w:rsidRPr="00A56F7D" w:rsidRDefault="00292602" w:rsidP="005F104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«____»_______________2012г.                         «____»_______________2012г.</w:t>
      </w:r>
    </w:p>
    <w:sectPr w:rsidR="00292602" w:rsidRPr="00A56F7D" w:rsidSect="005F1045">
      <w:pgSz w:w="11906" w:h="16838"/>
      <w:pgMar w:top="709" w:right="426" w:bottom="851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101785"/>
    <w:multiLevelType w:val="hybridMultilevel"/>
    <w:tmpl w:val="152C8784"/>
    <w:lvl w:ilvl="0" w:tplc="97CE38E4">
      <w:start w:val="6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50022EA3"/>
    <w:multiLevelType w:val="hybridMultilevel"/>
    <w:tmpl w:val="B6B4AA3E"/>
    <w:lvl w:ilvl="0" w:tplc="3B5A60DE">
      <w:start w:val="5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8254EF9"/>
    <w:multiLevelType w:val="hybridMultilevel"/>
    <w:tmpl w:val="B2C85A66"/>
    <w:lvl w:ilvl="0" w:tplc="A5D6A8A0">
      <w:start w:val="6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5BDB2D40"/>
    <w:multiLevelType w:val="hybridMultilevel"/>
    <w:tmpl w:val="38CC55A2"/>
    <w:lvl w:ilvl="0" w:tplc="B39608BA">
      <w:start w:val="6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70122617"/>
    <w:multiLevelType w:val="hybridMultilevel"/>
    <w:tmpl w:val="F900FF12"/>
    <w:lvl w:ilvl="0" w:tplc="C724594C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0CA0"/>
    <w:rsid w:val="00000A84"/>
    <w:rsid w:val="000029CD"/>
    <w:rsid w:val="00002C9F"/>
    <w:rsid w:val="00005CB6"/>
    <w:rsid w:val="00011110"/>
    <w:rsid w:val="00012940"/>
    <w:rsid w:val="000132CB"/>
    <w:rsid w:val="0003012D"/>
    <w:rsid w:val="0003020B"/>
    <w:rsid w:val="00035D06"/>
    <w:rsid w:val="0004326A"/>
    <w:rsid w:val="00050ED8"/>
    <w:rsid w:val="00056729"/>
    <w:rsid w:val="00056CDA"/>
    <w:rsid w:val="00062350"/>
    <w:rsid w:val="000662E7"/>
    <w:rsid w:val="00072FBC"/>
    <w:rsid w:val="00074EC0"/>
    <w:rsid w:val="00077E0D"/>
    <w:rsid w:val="00082CCC"/>
    <w:rsid w:val="00084E5D"/>
    <w:rsid w:val="00091B82"/>
    <w:rsid w:val="00095F41"/>
    <w:rsid w:val="00096045"/>
    <w:rsid w:val="000A1734"/>
    <w:rsid w:val="000A244E"/>
    <w:rsid w:val="000A2D48"/>
    <w:rsid w:val="000A569C"/>
    <w:rsid w:val="000B62F9"/>
    <w:rsid w:val="000D08EC"/>
    <w:rsid w:val="000E277C"/>
    <w:rsid w:val="000F6F29"/>
    <w:rsid w:val="000F7AC2"/>
    <w:rsid w:val="000F7E78"/>
    <w:rsid w:val="00100538"/>
    <w:rsid w:val="001048B0"/>
    <w:rsid w:val="00105797"/>
    <w:rsid w:val="00112181"/>
    <w:rsid w:val="00117F4B"/>
    <w:rsid w:val="0013442A"/>
    <w:rsid w:val="00140D89"/>
    <w:rsid w:val="00147F23"/>
    <w:rsid w:val="00151661"/>
    <w:rsid w:val="00162AEA"/>
    <w:rsid w:val="00170D7A"/>
    <w:rsid w:val="00171F69"/>
    <w:rsid w:val="00174EB6"/>
    <w:rsid w:val="00186825"/>
    <w:rsid w:val="001872CB"/>
    <w:rsid w:val="001A6E4F"/>
    <w:rsid w:val="001B487E"/>
    <w:rsid w:val="001C0720"/>
    <w:rsid w:val="001C2D01"/>
    <w:rsid w:val="001E7765"/>
    <w:rsid w:val="0020308E"/>
    <w:rsid w:val="00210A26"/>
    <w:rsid w:val="002145E5"/>
    <w:rsid w:val="002200A7"/>
    <w:rsid w:val="00221F60"/>
    <w:rsid w:val="002267C3"/>
    <w:rsid w:val="00232787"/>
    <w:rsid w:val="00232E2B"/>
    <w:rsid w:val="00233E24"/>
    <w:rsid w:val="002512E9"/>
    <w:rsid w:val="002537B2"/>
    <w:rsid w:val="00261DBF"/>
    <w:rsid w:val="00275E91"/>
    <w:rsid w:val="00283ABC"/>
    <w:rsid w:val="0028457C"/>
    <w:rsid w:val="00287588"/>
    <w:rsid w:val="00287997"/>
    <w:rsid w:val="00292602"/>
    <w:rsid w:val="00293CED"/>
    <w:rsid w:val="002A0240"/>
    <w:rsid w:val="002B0932"/>
    <w:rsid w:val="002B6E86"/>
    <w:rsid w:val="002B73E7"/>
    <w:rsid w:val="002B7F50"/>
    <w:rsid w:val="002C192A"/>
    <w:rsid w:val="002C1A28"/>
    <w:rsid w:val="002C5C4F"/>
    <w:rsid w:val="002C5F8A"/>
    <w:rsid w:val="002D115D"/>
    <w:rsid w:val="002D2B9F"/>
    <w:rsid w:val="002D5A7F"/>
    <w:rsid w:val="00304766"/>
    <w:rsid w:val="00312D09"/>
    <w:rsid w:val="00317311"/>
    <w:rsid w:val="003235DD"/>
    <w:rsid w:val="003239E1"/>
    <w:rsid w:val="00327A19"/>
    <w:rsid w:val="003460EE"/>
    <w:rsid w:val="00365719"/>
    <w:rsid w:val="0037018D"/>
    <w:rsid w:val="00372204"/>
    <w:rsid w:val="0037579C"/>
    <w:rsid w:val="003826F7"/>
    <w:rsid w:val="00394865"/>
    <w:rsid w:val="003A2AED"/>
    <w:rsid w:val="003A407B"/>
    <w:rsid w:val="003B0C44"/>
    <w:rsid w:val="003B3130"/>
    <w:rsid w:val="003C5ACA"/>
    <w:rsid w:val="003C6502"/>
    <w:rsid w:val="003D1151"/>
    <w:rsid w:val="003D2AC4"/>
    <w:rsid w:val="003D4799"/>
    <w:rsid w:val="003F1AFE"/>
    <w:rsid w:val="00400344"/>
    <w:rsid w:val="004156B0"/>
    <w:rsid w:val="00416B1C"/>
    <w:rsid w:val="004222F9"/>
    <w:rsid w:val="0042301E"/>
    <w:rsid w:val="0042318F"/>
    <w:rsid w:val="00423F3C"/>
    <w:rsid w:val="0042614B"/>
    <w:rsid w:val="004323D6"/>
    <w:rsid w:val="004324C4"/>
    <w:rsid w:val="00435DC8"/>
    <w:rsid w:val="0043637B"/>
    <w:rsid w:val="0043704C"/>
    <w:rsid w:val="004413E9"/>
    <w:rsid w:val="00442899"/>
    <w:rsid w:val="00446877"/>
    <w:rsid w:val="00451A58"/>
    <w:rsid w:val="004539D4"/>
    <w:rsid w:val="004606D4"/>
    <w:rsid w:val="0046718D"/>
    <w:rsid w:val="00473691"/>
    <w:rsid w:val="004849D5"/>
    <w:rsid w:val="00485317"/>
    <w:rsid w:val="00494DAA"/>
    <w:rsid w:val="004A126E"/>
    <w:rsid w:val="004A542F"/>
    <w:rsid w:val="004A7A1E"/>
    <w:rsid w:val="004B2A6B"/>
    <w:rsid w:val="004B6199"/>
    <w:rsid w:val="004C0B0B"/>
    <w:rsid w:val="004C1439"/>
    <w:rsid w:val="004C5A21"/>
    <w:rsid w:val="004D04A3"/>
    <w:rsid w:val="004D2FE3"/>
    <w:rsid w:val="004D6F25"/>
    <w:rsid w:val="004F2623"/>
    <w:rsid w:val="004F4B6C"/>
    <w:rsid w:val="004F50E7"/>
    <w:rsid w:val="00504CDB"/>
    <w:rsid w:val="00526FF0"/>
    <w:rsid w:val="00533DA5"/>
    <w:rsid w:val="005352A0"/>
    <w:rsid w:val="0054133A"/>
    <w:rsid w:val="005655B2"/>
    <w:rsid w:val="00566C63"/>
    <w:rsid w:val="00570848"/>
    <w:rsid w:val="00574080"/>
    <w:rsid w:val="00575601"/>
    <w:rsid w:val="0057696A"/>
    <w:rsid w:val="00577500"/>
    <w:rsid w:val="00590BFA"/>
    <w:rsid w:val="0059308C"/>
    <w:rsid w:val="005A0E13"/>
    <w:rsid w:val="005A140A"/>
    <w:rsid w:val="005A2885"/>
    <w:rsid w:val="005A320B"/>
    <w:rsid w:val="005A6243"/>
    <w:rsid w:val="005A6E69"/>
    <w:rsid w:val="005B4E63"/>
    <w:rsid w:val="005B4EBA"/>
    <w:rsid w:val="005B7BA7"/>
    <w:rsid w:val="005C11D2"/>
    <w:rsid w:val="005C2FA8"/>
    <w:rsid w:val="005D7426"/>
    <w:rsid w:val="005E0F24"/>
    <w:rsid w:val="005F1045"/>
    <w:rsid w:val="005F28AE"/>
    <w:rsid w:val="005F2C56"/>
    <w:rsid w:val="005F47DA"/>
    <w:rsid w:val="005F61E0"/>
    <w:rsid w:val="006053DD"/>
    <w:rsid w:val="00607908"/>
    <w:rsid w:val="00614CA7"/>
    <w:rsid w:val="00615320"/>
    <w:rsid w:val="00625E03"/>
    <w:rsid w:val="006324EE"/>
    <w:rsid w:val="00635D65"/>
    <w:rsid w:val="006422F2"/>
    <w:rsid w:val="00652C76"/>
    <w:rsid w:val="00654A92"/>
    <w:rsid w:val="0066477E"/>
    <w:rsid w:val="006655E3"/>
    <w:rsid w:val="006704E4"/>
    <w:rsid w:val="00675554"/>
    <w:rsid w:val="00677A13"/>
    <w:rsid w:val="00684E63"/>
    <w:rsid w:val="006879D0"/>
    <w:rsid w:val="00693F81"/>
    <w:rsid w:val="00695342"/>
    <w:rsid w:val="00696DBB"/>
    <w:rsid w:val="006973AD"/>
    <w:rsid w:val="006A0846"/>
    <w:rsid w:val="006A20C2"/>
    <w:rsid w:val="006B4ECF"/>
    <w:rsid w:val="006C1262"/>
    <w:rsid w:val="006C2381"/>
    <w:rsid w:val="006C30DE"/>
    <w:rsid w:val="006D1FA9"/>
    <w:rsid w:val="006D4850"/>
    <w:rsid w:val="006D49B5"/>
    <w:rsid w:val="006E49BB"/>
    <w:rsid w:val="006E657E"/>
    <w:rsid w:val="006F60C1"/>
    <w:rsid w:val="006F71B9"/>
    <w:rsid w:val="006F7744"/>
    <w:rsid w:val="007021E8"/>
    <w:rsid w:val="00702C51"/>
    <w:rsid w:val="00705E64"/>
    <w:rsid w:val="007111ED"/>
    <w:rsid w:val="0072604B"/>
    <w:rsid w:val="00730DE2"/>
    <w:rsid w:val="00750438"/>
    <w:rsid w:val="007552F9"/>
    <w:rsid w:val="007647EB"/>
    <w:rsid w:val="007724D8"/>
    <w:rsid w:val="00776B54"/>
    <w:rsid w:val="00777D20"/>
    <w:rsid w:val="00780EA4"/>
    <w:rsid w:val="007824D8"/>
    <w:rsid w:val="0078519A"/>
    <w:rsid w:val="007857BF"/>
    <w:rsid w:val="00796C61"/>
    <w:rsid w:val="00797BEC"/>
    <w:rsid w:val="007A6C18"/>
    <w:rsid w:val="007A7355"/>
    <w:rsid w:val="007B2FCD"/>
    <w:rsid w:val="007B6D7D"/>
    <w:rsid w:val="007B746D"/>
    <w:rsid w:val="007C5BA4"/>
    <w:rsid w:val="007D0669"/>
    <w:rsid w:val="007D3396"/>
    <w:rsid w:val="007E219B"/>
    <w:rsid w:val="007E6B85"/>
    <w:rsid w:val="007E78E0"/>
    <w:rsid w:val="007F0BF6"/>
    <w:rsid w:val="00802FCA"/>
    <w:rsid w:val="008053C8"/>
    <w:rsid w:val="008128DA"/>
    <w:rsid w:val="0082604D"/>
    <w:rsid w:val="008316EC"/>
    <w:rsid w:val="00833AA4"/>
    <w:rsid w:val="00852AF5"/>
    <w:rsid w:val="00855C14"/>
    <w:rsid w:val="008564C4"/>
    <w:rsid w:val="00864E90"/>
    <w:rsid w:val="00867193"/>
    <w:rsid w:val="00870E11"/>
    <w:rsid w:val="00872705"/>
    <w:rsid w:val="00877066"/>
    <w:rsid w:val="008827F3"/>
    <w:rsid w:val="008855A6"/>
    <w:rsid w:val="0088739F"/>
    <w:rsid w:val="00891CF3"/>
    <w:rsid w:val="00893DE1"/>
    <w:rsid w:val="008A3198"/>
    <w:rsid w:val="008A75E6"/>
    <w:rsid w:val="008B288D"/>
    <w:rsid w:val="008C3C9F"/>
    <w:rsid w:val="008C6062"/>
    <w:rsid w:val="008D5402"/>
    <w:rsid w:val="008D6B88"/>
    <w:rsid w:val="008D6BC3"/>
    <w:rsid w:val="008E26FC"/>
    <w:rsid w:val="008E45E6"/>
    <w:rsid w:val="008F390F"/>
    <w:rsid w:val="00900BF2"/>
    <w:rsid w:val="009108C0"/>
    <w:rsid w:val="00925629"/>
    <w:rsid w:val="00925A72"/>
    <w:rsid w:val="009341E6"/>
    <w:rsid w:val="0093694A"/>
    <w:rsid w:val="00941D28"/>
    <w:rsid w:val="00942035"/>
    <w:rsid w:val="009462C9"/>
    <w:rsid w:val="009515A5"/>
    <w:rsid w:val="00955FAF"/>
    <w:rsid w:val="0095623C"/>
    <w:rsid w:val="00967B1A"/>
    <w:rsid w:val="00971BE0"/>
    <w:rsid w:val="00971E42"/>
    <w:rsid w:val="00977C9E"/>
    <w:rsid w:val="00981B78"/>
    <w:rsid w:val="009902E9"/>
    <w:rsid w:val="00992039"/>
    <w:rsid w:val="009A1939"/>
    <w:rsid w:val="009A223B"/>
    <w:rsid w:val="009B1887"/>
    <w:rsid w:val="009C1192"/>
    <w:rsid w:val="009C3FBB"/>
    <w:rsid w:val="009C6D52"/>
    <w:rsid w:val="009C71E2"/>
    <w:rsid w:val="009D1405"/>
    <w:rsid w:val="009D215F"/>
    <w:rsid w:val="009E0885"/>
    <w:rsid w:val="009E3759"/>
    <w:rsid w:val="009E7A37"/>
    <w:rsid w:val="009E7D29"/>
    <w:rsid w:val="009F3A42"/>
    <w:rsid w:val="009F4E14"/>
    <w:rsid w:val="009F6DDF"/>
    <w:rsid w:val="00A00CA0"/>
    <w:rsid w:val="00A036C0"/>
    <w:rsid w:val="00A06914"/>
    <w:rsid w:val="00A20094"/>
    <w:rsid w:val="00A24F21"/>
    <w:rsid w:val="00A2726A"/>
    <w:rsid w:val="00A27962"/>
    <w:rsid w:val="00A30441"/>
    <w:rsid w:val="00A30C34"/>
    <w:rsid w:val="00A31D37"/>
    <w:rsid w:val="00A355C2"/>
    <w:rsid w:val="00A56F7D"/>
    <w:rsid w:val="00A80A4A"/>
    <w:rsid w:val="00A81DD2"/>
    <w:rsid w:val="00A845DB"/>
    <w:rsid w:val="00A97993"/>
    <w:rsid w:val="00AA3D01"/>
    <w:rsid w:val="00AA5852"/>
    <w:rsid w:val="00AC4A3C"/>
    <w:rsid w:val="00AC6D9D"/>
    <w:rsid w:val="00AD1120"/>
    <w:rsid w:val="00AD532B"/>
    <w:rsid w:val="00AE50B5"/>
    <w:rsid w:val="00AF0061"/>
    <w:rsid w:val="00AF31E0"/>
    <w:rsid w:val="00AF69E1"/>
    <w:rsid w:val="00B02A46"/>
    <w:rsid w:val="00B06BB3"/>
    <w:rsid w:val="00B144E5"/>
    <w:rsid w:val="00B16C02"/>
    <w:rsid w:val="00B22A7F"/>
    <w:rsid w:val="00B234BA"/>
    <w:rsid w:val="00B25266"/>
    <w:rsid w:val="00B2603D"/>
    <w:rsid w:val="00B30798"/>
    <w:rsid w:val="00B34A51"/>
    <w:rsid w:val="00B43EF8"/>
    <w:rsid w:val="00B44761"/>
    <w:rsid w:val="00B46A51"/>
    <w:rsid w:val="00B508BC"/>
    <w:rsid w:val="00B540AC"/>
    <w:rsid w:val="00B55774"/>
    <w:rsid w:val="00B60436"/>
    <w:rsid w:val="00B66280"/>
    <w:rsid w:val="00B70E22"/>
    <w:rsid w:val="00B77FAA"/>
    <w:rsid w:val="00B8198C"/>
    <w:rsid w:val="00B820A5"/>
    <w:rsid w:val="00B87E78"/>
    <w:rsid w:val="00B9277F"/>
    <w:rsid w:val="00B92F3E"/>
    <w:rsid w:val="00B9737A"/>
    <w:rsid w:val="00BA1849"/>
    <w:rsid w:val="00BA2ABF"/>
    <w:rsid w:val="00BB2B49"/>
    <w:rsid w:val="00BB3372"/>
    <w:rsid w:val="00BB437E"/>
    <w:rsid w:val="00BD0100"/>
    <w:rsid w:val="00BD067A"/>
    <w:rsid w:val="00BE0E9E"/>
    <w:rsid w:val="00BE3321"/>
    <w:rsid w:val="00BE6095"/>
    <w:rsid w:val="00C04867"/>
    <w:rsid w:val="00C06BB1"/>
    <w:rsid w:val="00C10359"/>
    <w:rsid w:val="00C15950"/>
    <w:rsid w:val="00C24067"/>
    <w:rsid w:val="00C3240F"/>
    <w:rsid w:val="00C33B40"/>
    <w:rsid w:val="00C4686D"/>
    <w:rsid w:val="00C5164D"/>
    <w:rsid w:val="00C54FF9"/>
    <w:rsid w:val="00C55369"/>
    <w:rsid w:val="00C56E40"/>
    <w:rsid w:val="00C60369"/>
    <w:rsid w:val="00C611FF"/>
    <w:rsid w:val="00C62185"/>
    <w:rsid w:val="00C777D6"/>
    <w:rsid w:val="00C87F3B"/>
    <w:rsid w:val="00C90A44"/>
    <w:rsid w:val="00C929EF"/>
    <w:rsid w:val="00CA3A68"/>
    <w:rsid w:val="00CA55D0"/>
    <w:rsid w:val="00CA6CE6"/>
    <w:rsid w:val="00CB0B46"/>
    <w:rsid w:val="00CC050D"/>
    <w:rsid w:val="00CC69DF"/>
    <w:rsid w:val="00CC79B5"/>
    <w:rsid w:val="00CD1B1C"/>
    <w:rsid w:val="00CD320A"/>
    <w:rsid w:val="00CE387D"/>
    <w:rsid w:val="00CF37DD"/>
    <w:rsid w:val="00D06D7E"/>
    <w:rsid w:val="00D07ACE"/>
    <w:rsid w:val="00D14984"/>
    <w:rsid w:val="00D22AA5"/>
    <w:rsid w:val="00D30C21"/>
    <w:rsid w:val="00D34ABC"/>
    <w:rsid w:val="00D34F58"/>
    <w:rsid w:val="00D42434"/>
    <w:rsid w:val="00D447B9"/>
    <w:rsid w:val="00D53ECB"/>
    <w:rsid w:val="00D626CE"/>
    <w:rsid w:val="00D663CE"/>
    <w:rsid w:val="00D711C0"/>
    <w:rsid w:val="00D772C7"/>
    <w:rsid w:val="00D809F3"/>
    <w:rsid w:val="00D82BFA"/>
    <w:rsid w:val="00D83E55"/>
    <w:rsid w:val="00D9007C"/>
    <w:rsid w:val="00D935A0"/>
    <w:rsid w:val="00D94A44"/>
    <w:rsid w:val="00DA33FE"/>
    <w:rsid w:val="00DA4AC3"/>
    <w:rsid w:val="00DB3071"/>
    <w:rsid w:val="00DB437D"/>
    <w:rsid w:val="00DD52AF"/>
    <w:rsid w:val="00DD762E"/>
    <w:rsid w:val="00DE36CC"/>
    <w:rsid w:val="00DE63B9"/>
    <w:rsid w:val="00DF3F10"/>
    <w:rsid w:val="00E066D9"/>
    <w:rsid w:val="00E11B73"/>
    <w:rsid w:val="00E15A15"/>
    <w:rsid w:val="00E162D9"/>
    <w:rsid w:val="00E34964"/>
    <w:rsid w:val="00E34E5E"/>
    <w:rsid w:val="00E42F87"/>
    <w:rsid w:val="00E4412C"/>
    <w:rsid w:val="00E46FFE"/>
    <w:rsid w:val="00E52D2E"/>
    <w:rsid w:val="00E53BF7"/>
    <w:rsid w:val="00E74AE2"/>
    <w:rsid w:val="00E85984"/>
    <w:rsid w:val="00E86BE1"/>
    <w:rsid w:val="00E90E92"/>
    <w:rsid w:val="00E91ABC"/>
    <w:rsid w:val="00E926F0"/>
    <w:rsid w:val="00E93229"/>
    <w:rsid w:val="00E9488B"/>
    <w:rsid w:val="00E949D5"/>
    <w:rsid w:val="00E950CF"/>
    <w:rsid w:val="00E9760E"/>
    <w:rsid w:val="00EA1769"/>
    <w:rsid w:val="00EA45C8"/>
    <w:rsid w:val="00EA5BED"/>
    <w:rsid w:val="00EA6AFA"/>
    <w:rsid w:val="00EB5040"/>
    <w:rsid w:val="00EC5948"/>
    <w:rsid w:val="00EC62E1"/>
    <w:rsid w:val="00ED1300"/>
    <w:rsid w:val="00ED7B0A"/>
    <w:rsid w:val="00EE1634"/>
    <w:rsid w:val="00EF48F8"/>
    <w:rsid w:val="00EF6EF5"/>
    <w:rsid w:val="00EF7651"/>
    <w:rsid w:val="00F07862"/>
    <w:rsid w:val="00F13207"/>
    <w:rsid w:val="00F22A37"/>
    <w:rsid w:val="00F2700A"/>
    <w:rsid w:val="00F32798"/>
    <w:rsid w:val="00F330F9"/>
    <w:rsid w:val="00F357D5"/>
    <w:rsid w:val="00F357F0"/>
    <w:rsid w:val="00F36FE2"/>
    <w:rsid w:val="00F37667"/>
    <w:rsid w:val="00F3798C"/>
    <w:rsid w:val="00F55022"/>
    <w:rsid w:val="00F55FD2"/>
    <w:rsid w:val="00F65BCE"/>
    <w:rsid w:val="00F71515"/>
    <w:rsid w:val="00F87350"/>
    <w:rsid w:val="00F92214"/>
    <w:rsid w:val="00F95971"/>
    <w:rsid w:val="00FA3A8C"/>
    <w:rsid w:val="00FB260B"/>
    <w:rsid w:val="00FB7B84"/>
    <w:rsid w:val="00FC680F"/>
    <w:rsid w:val="00FC68A8"/>
    <w:rsid w:val="00FD48E4"/>
    <w:rsid w:val="00FF5EB1"/>
    <w:rsid w:val="00FF75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5CB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A5852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8B2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B288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A56F7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216</TotalTime>
  <Pages>2</Pages>
  <Words>669</Words>
  <Characters>3818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218Aranina</dc:creator>
  <cp:keywords/>
  <dc:description/>
  <cp:lastModifiedBy>User</cp:lastModifiedBy>
  <cp:revision>8</cp:revision>
  <cp:lastPrinted>2012-04-26T00:06:00Z</cp:lastPrinted>
  <dcterms:created xsi:type="dcterms:W3CDTF">2012-04-20T04:43:00Z</dcterms:created>
  <dcterms:modified xsi:type="dcterms:W3CDTF">2012-07-02T23:22:00Z</dcterms:modified>
</cp:coreProperties>
</file>